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694" w:rsidRDefault="005A4694" w:rsidP="005A4694">
      <w:pPr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</w:t>
      </w:r>
      <w:r w:rsidR="00ED72DD">
        <w:rPr>
          <w:sz w:val="20"/>
          <w:lang w:eastAsia="en-US"/>
        </w:rPr>
        <w:t>Приложение №2</w:t>
      </w:r>
      <w:r>
        <w:rPr>
          <w:sz w:val="20"/>
          <w:lang w:eastAsia="en-US"/>
        </w:rPr>
        <w:t xml:space="preserve">                                                                  </w:t>
      </w:r>
    </w:p>
    <w:p w:rsidR="005A4694" w:rsidRDefault="005A4694" w:rsidP="005A4694">
      <w:pPr>
        <w:spacing w:line="276" w:lineRule="auto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к постановлению администрации</w:t>
      </w:r>
    </w:p>
    <w:p w:rsidR="005A4694" w:rsidRDefault="005A4694" w:rsidP="005A4694">
      <w:pPr>
        <w:spacing w:line="276" w:lineRule="auto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Мошковского района Новосибирской области</w:t>
      </w:r>
    </w:p>
    <w:p w:rsidR="005A4694" w:rsidRDefault="005A4694" w:rsidP="005A4694">
      <w:pPr>
        <w:spacing w:line="276" w:lineRule="auto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</w:t>
      </w:r>
      <w:r w:rsidR="008610C0">
        <w:rPr>
          <w:sz w:val="20"/>
          <w:lang w:eastAsia="en-US"/>
        </w:rPr>
        <w:t>о</w:t>
      </w:r>
      <w:r>
        <w:rPr>
          <w:sz w:val="20"/>
          <w:lang w:eastAsia="en-US"/>
        </w:rPr>
        <w:t>т</w:t>
      </w:r>
      <w:r w:rsidR="008610C0">
        <w:rPr>
          <w:sz w:val="20"/>
          <w:lang w:eastAsia="en-US"/>
        </w:rPr>
        <w:t xml:space="preserve"> 30.11.2021</w:t>
      </w:r>
      <w:r>
        <w:rPr>
          <w:sz w:val="20"/>
          <w:lang w:eastAsia="en-US"/>
        </w:rPr>
        <w:t xml:space="preserve">  №</w:t>
      </w:r>
      <w:r w:rsidR="008610C0">
        <w:rPr>
          <w:sz w:val="20"/>
          <w:lang w:eastAsia="en-US"/>
        </w:rPr>
        <w:t xml:space="preserve"> </w:t>
      </w:r>
      <w:bookmarkStart w:id="0" w:name="_GoBack"/>
      <w:bookmarkEnd w:id="0"/>
      <w:r w:rsidR="008610C0">
        <w:rPr>
          <w:sz w:val="20"/>
          <w:lang w:eastAsia="en-US"/>
        </w:rPr>
        <w:t>147</w:t>
      </w:r>
    </w:p>
    <w:p w:rsidR="003408DF" w:rsidRDefault="003408DF" w:rsidP="00D460AB">
      <w:pPr>
        <w:ind w:firstLine="568"/>
        <w:outlineLvl w:val="0"/>
        <w:rPr>
          <w:rFonts w:eastAsia="Calibri"/>
          <w:b/>
          <w:szCs w:val="28"/>
          <w:lang w:eastAsia="en-US"/>
        </w:rPr>
      </w:pPr>
    </w:p>
    <w:p w:rsidR="00342D9A" w:rsidRPr="00342D9A" w:rsidRDefault="00342D9A" w:rsidP="00D460AB">
      <w:pPr>
        <w:pStyle w:val="af4"/>
        <w:shd w:val="clear" w:color="auto" w:fill="FFFFFF"/>
        <w:spacing w:before="0" w:beforeAutospacing="0" w:after="0" w:afterAutospacing="0" w:line="273" w:lineRule="atLeast"/>
        <w:jc w:val="both"/>
        <w:rPr>
          <w:color w:val="333333"/>
          <w:sz w:val="28"/>
          <w:szCs w:val="28"/>
        </w:rPr>
      </w:pPr>
    </w:p>
    <w:p w:rsidR="00A421F3" w:rsidRDefault="00A421F3" w:rsidP="00D460AB">
      <w:pPr>
        <w:pStyle w:val="af5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A421F3" w:rsidRDefault="00A421F3" w:rsidP="00D460AB">
      <w:pPr>
        <w:pStyle w:val="af5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410042" w:rsidRDefault="00410042" w:rsidP="00D460AB">
      <w:pPr>
        <w:pStyle w:val="af5"/>
        <w:spacing w:before="0" w:beforeAutospacing="0" w:after="0" w:afterAutospacing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ПОРЯДОК</w:t>
      </w:r>
    </w:p>
    <w:p w:rsidR="00491F61" w:rsidRPr="007D6E17" w:rsidRDefault="00491F61" w:rsidP="00D460AB">
      <w:pPr>
        <w:pStyle w:val="af5"/>
        <w:spacing w:before="0" w:beforeAutospacing="0" w:after="0" w:afterAutospacing="0"/>
        <w:jc w:val="center"/>
        <w:rPr>
          <w:rFonts w:ascii="Calibri" w:hAnsi="Calibri"/>
          <w:bCs/>
          <w:color w:val="000000"/>
          <w:sz w:val="28"/>
          <w:szCs w:val="28"/>
        </w:rPr>
      </w:pPr>
      <w:r w:rsidRPr="007D6E17">
        <w:rPr>
          <w:bCs/>
          <w:sz w:val="28"/>
          <w:szCs w:val="28"/>
          <w:lang w:eastAsia="en-US"/>
        </w:rPr>
        <w:t xml:space="preserve"> сбора и обмена информацией в области защиты населения и территорий от чрезвычайных ситуаций природного и техногенного характера, произошедших на территории Мошковского района</w:t>
      </w:r>
      <w:r w:rsidR="007D6E17">
        <w:rPr>
          <w:bCs/>
          <w:sz w:val="28"/>
          <w:szCs w:val="28"/>
          <w:lang w:eastAsia="en-US"/>
        </w:rPr>
        <w:t xml:space="preserve"> Новосибирской области</w:t>
      </w:r>
    </w:p>
    <w:p w:rsidR="001945A7" w:rsidRPr="007D6E17" w:rsidRDefault="001945A7" w:rsidP="00D460AB">
      <w:pPr>
        <w:pStyle w:val="af5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</w:p>
    <w:p w:rsidR="001945A7" w:rsidRPr="007D6E17" w:rsidRDefault="001945A7" w:rsidP="00D460AB">
      <w:pPr>
        <w:pStyle w:val="af5"/>
        <w:spacing w:before="0" w:beforeAutospacing="0" w:after="0" w:afterAutospacing="0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7D6E17">
        <w:rPr>
          <w:bCs/>
          <w:color w:val="000000"/>
          <w:sz w:val="28"/>
          <w:szCs w:val="28"/>
        </w:rPr>
        <w:t>1. Общие положения</w:t>
      </w:r>
    </w:p>
    <w:p w:rsidR="001945A7" w:rsidRDefault="00E40A36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</w:t>
      </w:r>
      <w:r w:rsidR="005D2228">
        <w:rPr>
          <w:color w:val="000000"/>
          <w:sz w:val="28"/>
          <w:szCs w:val="28"/>
        </w:rPr>
        <w:t xml:space="preserve"> Настоящая </w:t>
      </w:r>
      <w:r w:rsidR="001945A7">
        <w:rPr>
          <w:color w:val="000000"/>
          <w:sz w:val="28"/>
          <w:szCs w:val="28"/>
        </w:rPr>
        <w:t xml:space="preserve">Инструкция разработана в соответствии с Федеральным законом </w:t>
      </w:r>
      <w:r w:rsidR="005A0D6B">
        <w:rPr>
          <w:color w:val="000000"/>
          <w:sz w:val="28"/>
          <w:szCs w:val="28"/>
        </w:rPr>
        <w:t xml:space="preserve">от 21 декабря 1994 года № 68-ФЗ </w:t>
      </w:r>
      <w:r w:rsidR="001945A7">
        <w:rPr>
          <w:color w:val="000000"/>
          <w:sz w:val="28"/>
          <w:szCs w:val="28"/>
        </w:rPr>
        <w:t>«О защите населения и территории от чрезвычайных ситуаций природного и техногенного характера»</w:t>
      </w:r>
      <w:r w:rsidR="00552D51">
        <w:rPr>
          <w:color w:val="000000"/>
          <w:sz w:val="28"/>
          <w:szCs w:val="28"/>
        </w:rPr>
        <w:t>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</w:t>
      </w:r>
      <w:r w:rsidR="007D6E17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Инструкция определяет порядок сбора, обмена и представления информации: </w:t>
      </w:r>
    </w:p>
    <w:p w:rsidR="001945A7" w:rsidRDefault="008904DA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1.2.1. О</w:t>
      </w:r>
      <w:r w:rsidR="001945A7">
        <w:rPr>
          <w:color w:val="000000"/>
          <w:sz w:val="28"/>
          <w:szCs w:val="28"/>
        </w:rPr>
        <w:t xml:space="preserve"> состоянии устойчивости функционирования потенциально опасных </w:t>
      </w:r>
      <w:r w:rsidR="00FD28B8">
        <w:rPr>
          <w:color w:val="000000"/>
          <w:sz w:val="28"/>
          <w:szCs w:val="28"/>
        </w:rPr>
        <w:t>объектов</w:t>
      </w:r>
      <w:r w:rsidR="001945A7">
        <w:rPr>
          <w:color w:val="000000"/>
          <w:sz w:val="28"/>
          <w:szCs w:val="28"/>
        </w:rPr>
        <w:t>, объектов организаций обеспечивающих условия жизнедеятельности населения на территории района</w:t>
      </w:r>
      <w:r w:rsidR="00410042">
        <w:rPr>
          <w:color w:val="000000"/>
          <w:sz w:val="28"/>
          <w:szCs w:val="28"/>
        </w:rPr>
        <w:t>;</w:t>
      </w:r>
    </w:p>
    <w:p w:rsidR="001945A7" w:rsidRDefault="008904DA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1.2.2. О</w:t>
      </w:r>
      <w:r w:rsidR="001945A7">
        <w:rPr>
          <w:color w:val="000000"/>
          <w:sz w:val="28"/>
          <w:szCs w:val="28"/>
        </w:rPr>
        <w:t xml:space="preserve"> нарушениях в работе потенциально опасных </w:t>
      </w:r>
      <w:r w:rsidR="00FD28B8">
        <w:rPr>
          <w:color w:val="000000"/>
          <w:sz w:val="28"/>
          <w:szCs w:val="28"/>
        </w:rPr>
        <w:t>объектов</w:t>
      </w:r>
      <w:r w:rsidR="001945A7">
        <w:rPr>
          <w:color w:val="000000"/>
          <w:sz w:val="28"/>
          <w:szCs w:val="28"/>
        </w:rPr>
        <w:t>, объектов организаций обеспечивающих условия жизнедеятельности населения на территории района</w:t>
      </w:r>
      <w:r w:rsidR="00410042">
        <w:rPr>
          <w:color w:val="000000"/>
          <w:sz w:val="28"/>
          <w:szCs w:val="28"/>
        </w:rPr>
        <w:t>;</w:t>
      </w:r>
    </w:p>
    <w:p w:rsidR="001945A7" w:rsidRDefault="00AA64E3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1.2.3. О</w:t>
      </w:r>
      <w:r w:rsidR="001945A7">
        <w:rPr>
          <w:color w:val="000000"/>
          <w:sz w:val="28"/>
          <w:szCs w:val="28"/>
        </w:rPr>
        <w:t>б угрозе и возникновении чрезвычайных ситуаций природного и техногенного характера, проведении аварийно-восстановительных, аварийно-спасательных и других неотложных работ в чрезвычайных ситуациях</w:t>
      </w:r>
      <w:r w:rsidR="00410042">
        <w:rPr>
          <w:color w:val="000000"/>
          <w:sz w:val="28"/>
          <w:szCs w:val="28"/>
        </w:rPr>
        <w:t>;</w:t>
      </w:r>
    </w:p>
    <w:p w:rsidR="00681415" w:rsidRDefault="00AA64E3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1.2.4. О</w:t>
      </w:r>
      <w:r w:rsidR="001945A7">
        <w:rPr>
          <w:color w:val="000000"/>
          <w:sz w:val="28"/>
          <w:szCs w:val="28"/>
        </w:rPr>
        <w:t xml:space="preserve"> другой информации по вопросам защиты населения и территории района от чрезвычайных ситуаций.</w:t>
      </w:r>
    </w:p>
    <w:p w:rsidR="001945A7" w:rsidRPr="00681415" w:rsidRDefault="00AA64E3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</w:t>
      </w:r>
      <w:r w:rsidR="00D5252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5.</w:t>
      </w:r>
      <w:r w:rsidR="00450375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Инструкция предназначена для Единой дежурно-диспетчерской службы</w:t>
      </w:r>
      <w:r w:rsidR="00423DD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МКУ «Центр защиты населения» Мошковского района </w:t>
      </w:r>
      <w:r w:rsidR="00552D51">
        <w:rPr>
          <w:color w:val="000000"/>
          <w:sz w:val="28"/>
          <w:szCs w:val="28"/>
        </w:rPr>
        <w:t xml:space="preserve"> </w:t>
      </w:r>
      <w:r w:rsidR="00423DD1" w:rsidRPr="00423DD1">
        <w:rPr>
          <w:color w:val="000000"/>
          <w:sz w:val="28"/>
          <w:szCs w:val="28"/>
        </w:rPr>
        <w:t>(далее – ЕДДС</w:t>
      </w:r>
      <w:r>
        <w:rPr>
          <w:color w:val="000000"/>
          <w:sz w:val="28"/>
          <w:szCs w:val="28"/>
        </w:rPr>
        <w:t xml:space="preserve"> МКУ «Центр защиты населения» Мошковского района</w:t>
      </w:r>
      <w:r w:rsidR="00423DD1" w:rsidRPr="00423DD1">
        <w:rPr>
          <w:color w:val="000000"/>
          <w:sz w:val="28"/>
          <w:szCs w:val="28"/>
        </w:rPr>
        <w:t>)</w:t>
      </w:r>
      <w:r w:rsidR="001945A7">
        <w:rPr>
          <w:color w:val="000000"/>
          <w:sz w:val="28"/>
          <w:szCs w:val="28"/>
        </w:rPr>
        <w:t>, дежурно-диспетчерских и  дежурных служб организаций (далее – ДДС), дежурных по организациям учреждений и предприятий (далее - организаций)</w:t>
      </w:r>
      <w:r w:rsidR="00410042">
        <w:rPr>
          <w:color w:val="000000"/>
          <w:sz w:val="28"/>
          <w:szCs w:val="28"/>
        </w:rPr>
        <w:t xml:space="preserve">  Мошковского района Новосибирской области.</w:t>
      </w:r>
    </w:p>
    <w:p w:rsidR="005B3675" w:rsidRDefault="005B3675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</w:p>
    <w:p w:rsidR="001945A7" w:rsidRPr="00681415" w:rsidRDefault="001945A7" w:rsidP="00281DDE">
      <w:pPr>
        <w:pStyle w:val="af5"/>
        <w:spacing w:before="0" w:beforeAutospacing="0" w:after="0" w:afterAutospacing="0"/>
        <w:ind w:firstLine="851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681415">
        <w:rPr>
          <w:bCs/>
          <w:color w:val="000000"/>
          <w:sz w:val="28"/>
          <w:szCs w:val="28"/>
        </w:rPr>
        <w:t>2. Содержание информации подлежащей обмену между ЕДДС</w:t>
      </w:r>
      <w:r w:rsidR="00423DD1" w:rsidRPr="00681415">
        <w:rPr>
          <w:bCs/>
          <w:color w:val="000000"/>
          <w:sz w:val="28"/>
          <w:szCs w:val="28"/>
        </w:rPr>
        <w:t xml:space="preserve"> </w:t>
      </w:r>
      <w:r w:rsidR="00281DDE">
        <w:rPr>
          <w:color w:val="000000"/>
          <w:sz w:val="28"/>
          <w:szCs w:val="28"/>
        </w:rPr>
        <w:t xml:space="preserve">МКУ «Центр защиты населения» Мошковского района  </w:t>
      </w:r>
      <w:r w:rsidRPr="00681415">
        <w:rPr>
          <w:bCs/>
          <w:color w:val="000000"/>
          <w:sz w:val="28"/>
          <w:szCs w:val="28"/>
        </w:rPr>
        <w:t>и ДДС организаций</w:t>
      </w:r>
      <w:r w:rsidR="0017645B">
        <w:rPr>
          <w:bCs/>
          <w:color w:val="000000"/>
          <w:sz w:val="28"/>
          <w:szCs w:val="28"/>
        </w:rPr>
        <w:t xml:space="preserve"> </w:t>
      </w:r>
      <w:r w:rsidR="0017645B" w:rsidRPr="00681415">
        <w:rPr>
          <w:bCs/>
          <w:color w:val="000000"/>
          <w:sz w:val="28"/>
          <w:szCs w:val="28"/>
        </w:rPr>
        <w:t>Мошковского района</w:t>
      </w:r>
      <w:r w:rsidR="0017645B">
        <w:rPr>
          <w:bCs/>
          <w:color w:val="000000"/>
          <w:sz w:val="28"/>
          <w:szCs w:val="28"/>
        </w:rPr>
        <w:t xml:space="preserve"> Новосибирской области</w:t>
      </w:r>
    </w:p>
    <w:p w:rsidR="003E1783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</w:t>
      </w:r>
      <w:r w:rsidR="001945A7">
        <w:rPr>
          <w:color w:val="000000"/>
          <w:sz w:val="28"/>
          <w:szCs w:val="28"/>
        </w:rPr>
        <w:t xml:space="preserve">  </w:t>
      </w:r>
      <w:r w:rsidR="003E1783" w:rsidRPr="003E1783">
        <w:rPr>
          <w:color w:val="000000"/>
          <w:sz w:val="28"/>
          <w:szCs w:val="28"/>
        </w:rPr>
        <w:t>Информация о выполнении превентивных мероприятий, решениях комиссии по предупреждению и ликвидации чрезвычайных ситуаций и обеспечению пожа</w:t>
      </w:r>
      <w:r w:rsidR="00E31C54">
        <w:rPr>
          <w:color w:val="000000"/>
          <w:sz w:val="28"/>
          <w:szCs w:val="28"/>
        </w:rPr>
        <w:t>рной безопасности (далее – КЧС</w:t>
      </w:r>
      <w:r w:rsidR="004B2936">
        <w:rPr>
          <w:color w:val="000000"/>
          <w:sz w:val="28"/>
          <w:szCs w:val="28"/>
        </w:rPr>
        <w:t xml:space="preserve"> </w:t>
      </w:r>
      <w:r w:rsidR="00E31C54">
        <w:rPr>
          <w:color w:val="000000"/>
          <w:sz w:val="28"/>
          <w:szCs w:val="28"/>
        </w:rPr>
        <w:t>и</w:t>
      </w:r>
      <w:r w:rsidR="004B2936">
        <w:rPr>
          <w:color w:val="000000"/>
          <w:sz w:val="28"/>
          <w:szCs w:val="28"/>
        </w:rPr>
        <w:t xml:space="preserve"> </w:t>
      </w:r>
      <w:r w:rsidR="003E1783" w:rsidRPr="003E1783">
        <w:rPr>
          <w:color w:val="000000"/>
          <w:sz w:val="28"/>
          <w:szCs w:val="28"/>
        </w:rPr>
        <w:t>ПБ).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2.2.</w:t>
      </w:r>
      <w:r w:rsidR="003E1783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Информация об угрозе (прогнозе) возникновения чрезвычайных ситуаций природного и техногенного характера, происшествий.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2.3. </w:t>
      </w:r>
      <w:r w:rsidR="001945A7">
        <w:rPr>
          <w:color w:val="000000"/>
          <w:sz w:val="28"/>
          <w:szCs w:val="28"/>
        </w:rPr>
        <w:t>Информация о факте и основных параметрах чрезвычайных ситуаций.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lastRenderedPageBreak/>
        <w:t>2.4.</w:t>
      </w:r>
      <w:r w:rsidR="001945A7">
        <w:rPr>
          <w:color w:val="000000"/>
          <w:sz w:val="28"/>
          <w:szCs w:val="28"/>
        </w:rPr>
        <w:t xml:space="preserve">  Информация о мерах по защите населения и территории, проведении аварийно-восстановительных, аварийно-спасательных и других неотложных работ.</w:t>
      </w:r>
    </w:p>
    <w:p w:rsidR="006F1619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2.5.</w:t>
      </w:r>
      <w:r w:rsidR="001945A7">
        <w:rPr>
          <w:color w:val="000000"/>
          <w:sz w:val="28"/>
          <w:szCs w:val="28"/>
        </w:rPr>
        <w:t xml:space="preserve">  Информация о силах и средствах, задействованных для ликвидации чрезвычайных ситуаций и происшествий.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2.6.</w:t>
      </w:r>
      <w:r w:rsidR="001945A7">
        <w:rPr>
          <w:color w:val="000000"/>
          <w:sz w:val="28"/>
          <w:szCs w:val="28"/>
        </w:rPr>
        <w:t xml:space="preserve"> Информация об устойчивости и нарушениях в устойчивости функционирования потенциально опасных производственных объектов организаций на территории района.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2.7.</w:t>
      </w:r>
      <w:r w:rsidR="001945A7">
        <w:rPr>
          <w:color w:val="000000"/>
          <w:sz w:val="28"/>
          <w:szCs w:val="28"/>
        </w:rPr>
        <w:t xml:space="preserve"> Информация об устойчивости,  нарушениях  в устойчивости функционирования  объектов  организаций  обеспечивающих  условия жизнедеятельности населения на территории района.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2.8.</w:t>
      </w:r>
      <w:r w:rsidR="001945A7">
        <w:rPr>
          <w:color w:val="000000"/>
          <w:sz w:val="28"/>
          <w:szCs w:val="28"/>
        </w:rPr>
        <w:t xml:space="preserve">  Информация о составе дежурной смены ДДС, аварийных и аварийно-восстановительных, дежурных бригадах находящихся на дежурстве организаций.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2.9.</w:t>
      </w:r>
      <w:r w:rsidR="001945A7">
        <w:rPr>
          <w:color w:val="000000"/>
          <w:sz w:val="28"/>
          <w:szCs w:val="28"/>
        </w:rPr>
        <w:t xml:space="preserve">  Информация о планируемых ремонтных и профилактических работах на объектах организации обеспечивающих условия жизнедеятельности населения района.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2.10.</w:t>
      </w:r>
      <w:r w:rsidR="001945A7">
        <w:rPr>
          <w:color w:val="000000"/>
          <w:sz w:val="28"/>
          <w:szCs w:val="28"/>
        </w:rPr>
        <w:t xml:space="preserve">  Информация о прогнозе погоды на территории района на следующие сутки и ближайшие три дня.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2.11.</w:t>
      </w:r>
      <w:r w:rsidR="001945A7">
        <w:rPr>
          <w:color w:val="000000"/>
          <w:sz w:val="28"/>
          <w:szCs w:val="28"/>
        </w:rPr>
        <w:t> Информация о мероприятиях проводимых по ликвидации последствий чрезвычайных ситуаций.</w:t>
      </w:r>
    </w:p>
    <w:p w:rsidR="005B3675" w:rsidRDefault="005B3675" w:rsidP="00681415">
      <w:pPr>
        <w:pStyle w:val="af5"/>
        <w:spacing w:before="0" w:beforeAutospacing="0" w:after="0" w:afterAutospacing="0"/>
        <w:ind w:firstLine="851"/>
        <w:jc w:val="both"/>
        <w:rPr>
          <w:b/>
          <w:bCs/>
          <w:color w:val="000000"/>
          <w:sz w:val="28"/>
          <w:szCs w:val="28"/>
        </w:rPr>
      </w:pPr>
    </w:p>
    <w:p w:rsidR="001945A7" w:rsidRPr="00681415" w:rsidRDefault="001945A7" w:rsidP="00681415">
      <w:pPr>
        <w:pStyle w:val="af5"/>
        <w:spacing w:before="0" w:beforeAutospacing="0" w:after="0" w:afterAutospacing="0"/>
        <w:ind w:firstLine="851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681415">
        <w:rPr>
          <w:bCs/>
          <w:color w:val="000000"/>
          <w:sz w:val="28"/>
          <w:szCs w:val="28"/>
        </w:rPr>
        <w:t>3. Порядок обмена информацией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3.1. </w:t>
      </w:r>
      <w:r w:rsidR="001945A7">
        <w:rPr>
          <w:color w:val="000000"/>
          <w:sz w:val="28"/>
          <w:szCs w:val="28"/>
        </w:rPr>
        <w:t>Информация об угрозе (прогнозе) возникновения чрезвычайной ситуации природного и техногенного характера, о факте и основных параметрах чрезвычайной ситуации при её возникновении – передаётся ДДС организации в ЕДДС</w:t>
      </w:r>
      <w:r w:rsidR="00423DD1">
        <w:rPr>
          <w:color w:val="000000"/>
          <w:sz w:val="28"/>
          <w:szCs w:val="28"/>
        </w:rPr>
        <w:t xml:space="preserve"> </w:t>
      </w:r>
      <w:r w:rsidR="00E41B9F">
        <w:rPr>
          <w:color w:val="000000"/>
          <w:sz w:val="28"/>
          <w:szCs w:val="28"/>
        </w:rPr>
        <w:t xml:space="preserve">МКУ «Центр защиты населения» </w:t>
      </w:r>
      <w:r w:rsidR="00423DD1">
        <w:rPr>
          <w:color w:val="000000"/>
          <w:sz w:val="28"/>
          <w:szCs w:val="28"/>
        </w:rPr>
        <w:t>Мошковского района</w:t>
      </w:r>
      <w:r w:rsidR="001945A7">
        <w:rPr>
          <w:color w:val="000000"/>
          <w:sz w:val="28"/>
          <w:szCs w:val="28"/>
        </w:rPr>
        <w:t>:</w:t>
      </w:r>
    </w:p>
    <w:p w:rsidR="001945A7" w:rsidRDefault="00974F71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3.1.1. У</w:t>
      </w:r>
      <w:r w:rsidR="003E1783" w:rsidRPr="003E1783">
        <w:rPr>
          <w:color w:val="000000"/>
          <w:sz w:val="28"/>
          <w:szCs w:val="28"/>
        </w:rPr>
        <w:t>стная  немедленно по любому из имеющихся средств связи</w:t>
      </w:r>
      <w:r w:rsidR="00E65BE6">
        <w:rPr>
          <w:color w:val="000000"/>
          <w:sz w:val="28"/>
          <w:szCs w:val="28"/>
        </w:rPr>
        <w:t>;</w:t>
      </w:r>
    </w:p>
    <w:p w:rsidR="001945A7" w:rsidRDefault="00974F71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3.1.2. П</w:t>
      </w:r>
      <w:r w:rsidR="001945A7">
        <w:rPr>
          <w:color w:val="000000"/>
          <w:sz w:val="28"/>
          <w:szCs w:val="28"/>
        </w:rPr>
        <w:t xml:space="preserve">исьменная - не позднее </w:t>
      </w:r>
      <w:r w:rsidR="00132D1C">
        <w:rPr>
          <w:color w:val="000000"/>
          <w:sz w:val="28"/>
          <w:szCs w:val="28"/>
        </w:rPr>
        <w:t>1-го</w:t>
      </w:r>
      <w:r w:rsidR="001945A7">
        <w:rPr>
          <w:color w:val="000000"/>
          <w:sz w:val="28"/>
          <w:szCs w:val="28"/>
        </w:rPr>
        <w:t xml:space="preserve"> часов с момента получения информации в соответствии с Табелем срочных донесений МЧС России, за подписью председателя комиссии по предупреждению и ликвидации чрезвычайных ситуаций и обеспечению пожа</w:t>
      </w:r>
      <w:r>
        <w:rPr>
          <w:color w:val="000000"/>
          <w:sz w:val="28"/>
          <w:szCs w:val="28"/>
        </w:rPr>
        <w:t>рной безопасности (далее – КЧС</w:t>
      </w:r>
      <w:r w:rsidR="00F72AF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="00F72AF0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ПБ) органи</w:t>
      </w:r>
      <w:r>
        <w:rPr>
          <w:color w:val="000000"/>
          <w:sz w:val="28"/>
          <w:szCs w:val="28"/>
        </w:rPr>
        <w:t>зации на имя   председателя КЧС</w:t>
      </w:r>
      <w:r w:rsidR="00F72AF0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</w:t>
      </w:r>
      <w:r w:rsidR="00F72AF0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 xml:space="preserve">ПБ </w:t>
      </w:r>
      <w:r w:rsidR="00E65BE6">
        <w:rPr>
          <w:color w:val="000000"/>
          <w:sz w:val="28"/>
          <w:szCs w:val="28"/>
        </w:rPr>
        <w:t xml:space="preserve">Мошковского </w:t>
      </w:r>
      <w:r w:rsidR="001945A7">
        <w:rPr>
          <w:color w:val="000000"/>
          <w:sz w:val="28"/>
          <w:szCs w:val="28"/>
        </w:rPr>
        <w:t>района</w:t>
      </w:r>
      <w:r w:rsidR="00E65BE6">
        <w:rPr>
          <w:color w:val="000000"/>
          <w:sz w:val="28"/>
          <w:szCs w:val="28"/>
        </w:rPr>
        <w:t xml:space="preserve"> Новосибирской области</w:t>
      </w:r>
      <w:r w:rsidR="001945A7">
        <w:rPr>
          <w:color w:val="000000"/>
          <w:sz w:val="28"/>
          <w:szCs w:val="28"/>
        </w:rPr>
        <w:t>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</w:t>
      </w:r>
      <w:r w:rsidR="004C7D42">
        <w:rPr>
          <w:color w:val="000000"/>
          <w:sz w:val="28"/>
          <w:szCs w:val="28"/>
        </w:rPr>
        <w:t>.1.3</w:t>
      </w:r>
      <w:r>
        <w:rPr>
          <w:color w:val="000000"/>
          <w:sz w:val="28"/>
          <w:szCs w:val="28"/>
        </w:rPr>
        <w:t xml:space="preserve">. </w:t>
      </w:r>
      <w:r w:rsidR="001945A7">
        <w:rPr>
          <w:color w:val="000000"/>
          <w:sz w:val="28"/>
          <w:szCs w:val="28"/>
        </w:rPr>
        <w:t>Информация об угрозе (прогнозе) возникновения чрезвычайной ситуации природного и техногенного характера на те</w:t>
      </w:r>
      <w:r w:rsidR="00423DD1">
        <w:rPr>
          <w:color w:val="000000"/>
          <w:sz w:val="28"/>
          <w:szCs w:val="28"/>
        </w:rPr>
        <w:t xml:space="preserve">рритории </w:t>
      </w:r>
      <w:r w:rsidR="00E65BE6">
        <w:rPr>
          <w:color w:val="000000"/>
          <w:sz w:val="28"/>
          <w:szCs w:val="28"/>
        </w:rPr>
        <w:t>Мошковского района Новосибирской области</w:t>
      </w:r>
      <w:r w:rsidR="00423DD1">
        <w:rPr>
          <w:color w:val="000000"/>
          <w:sz w:val="28"/>
          <w:szCs w:val="28"/>
        </w:rPr>
        <w:t xml:space="preserve"> передаётся ЕДДС </w:t>
      </w:r>
      <w:r w:rsidR="003F20D6">
        <w:rPr>
          <w:color w:val="000000"/>
          <w:sz w:val="28"/>
          <w:szCs w:val="28"/>
        </w:rPr>
        <w:t xml:space="preserve">МКУ «Центр защиты населения» </w:t>
      </w:r>
      <w:r w:rsidR="00423DD1">
        <w:rPr>
          <w:color w:val="000000"/>
          <w:sz w:val="28"/>
          <w:szCs w:val="28"/>
        </w:rPr>
        <w:t>Мошковского</w:t>
      </w:r>
      <w:r w:rsidR="001945A7">
        <w:rPr>
          <w:color w:val="000000"/>
          <w:sz w:val="28"/>
          <w:szCs w:val="28"/>
        </w:rPr>
        <w:t xml:space="preserve"> района устно и письменно во все заинтересованные ДДС организаций на территории </w:t>
      </w:r>
      <w:r w:rsidR="00E65BE6">
        <w:rPr>
          <w:color w:val="000000"/>
          <w:sz w:val="28"/>
          <w:szCs w:val="28"/>
        </w:rPr>
        <w:t xml:space="preserve">Мошковского района Новосибирской области </w:t>
      </w:r>
      <w:r w:rsidR="001945A7">
        <w:rPr>
          <w:color w:val="000000"/>
          <w:sz w:val="28"/>
          <w:szCs w:val="28"/>
        </w:rPr>
        <w:t>района незамедлительно по всем доступным каналам и линиям связи.</w:t>
      </w:r>
    </w:p>
    <w:p w:rsidR="001945A7" w:rsidRDefault="00D5252C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</w:t>
      </w:r>
      <w:r w:rsidR="00F9599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Информация о мерах по защите населения и территории от чрезвычайных ситуаций, проведении аварийно-спасательных и других неотложных работах (далее - АСДНР) или аварийно-восстановительных работах</w:t>
      </w:r>
      <w:r w:rsidRPr="00D5252C">
        <w:t xml:space="preserve"> </w:t>
      </w:r>
      <w:r>
        <w:rPr>
          <w:color w:val="000000"/>
          <w:sz w:val="28"/>
          <w:szCs w:val="28"/>
        </w:rPr>
        <w:t>передаётся в администрации</w:t>
      </w:r>
      <w:r w:rsidRPr="00D5252C">
        <w:rPr>
          <w:color w:val="000000"/>
          <w:sz w:val="28"/>
          <w:szCs w:val="28"/>
        </w:rPr>
        <w:t xml:space="preserve">  </w:t>
      </w:r>
      <w:r w:rsidR="004C7D42">
        <w:rPr>
          <w:color w:val="000000"/>
          <w:sz w:val="28"/>
          <w:szCs w:val="28"/>
        </w:rPr>
        <w:t>муниципальных образований</w:t>
      </w:r>
      <w:r w:rsidRPr="00D5252C">
        <w:rPr>
          <w:color w:val="000000"/>
          <w:sz w:val="28"/>
          <w:szCs w:val="28"/>
        </w:rPr>
        <w:t xml:space="preserve"> поселений </w:t>
      </w:r>
      <w:r>
        <w:rPr>
          <w:color w:val="000000"/>
          <w:sz w:val="28"/>
          <w:szCs w:val="28"/>
        </w:rPr>
        <w:t>Мошковского</w:t>
      </w:r>
      <w:r w:rsidRPr="00D5252C">
        <w:rPr>
          <w:color w:val="000000"/>
          <w:sz w:val="28"/>
          <w:szCs w:val="28"/>
        </w:rPr>
        <w:t xml:space="preserve"> района</w:t>
      </w:r>
      <w:r w:rsidR="00F16CBF">
        <w:rPr>
          <w:color w:val="000000"/>
          <w:sz w:val="28"/>
          <w:szCs w:val="28"/>
        </w:rPr>
        <w:t xml:space="preserve"> Новосибирской области</w:t>
      </w:r>
      <w:r w:rsidRPr="00D5252C">
        <w:rPr>
          <w:color w:val="000000"/>
          <w:sz w:val="28"/>
          <w:szCs w:val="28"/>
        </w:rPr>
        <w:t>, ДДС организации, в ЕДДС:</w:t>
      </w:r>
    </w:p>
    <w:p w:rsidR="001945A7" w:rsidRDefault="00AE4369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3.2.1</w:t>
      </w:r>
      <w:r w:rsidR="004C7D42">
        <w:rPr>
          <w:color w:val="000000"/>
          <w:sz w:val="28"/>
          <w:szCs w:val="28"/>
        </w:rPr>
        <w:t>. У</w:t>
      </w:r>
      <w:r w:rsidR="00D5252C">
        <w:rPr>
          <w:color w:val="000000"/>
          <w:sz w:val="28"/>
          <w:szCs w:val="28"/>
        </w:rPr>
        <w:t xml:space="preserve">стная </w:t>
      </w:r>
      <w:r w:rsidR="00132D1C">
        <w:rPr>
          <w:color w:val="000000"/>
          <w:sz w:val="28"/>
          <w:szCs w:val="28"/>
        </w:rPr>
        <w:t>–</w:t>
      </w:r>
      <w:r w:rsidR="00D5252C">
        <w:rPr>
          <w:color w:val="000000"/>
          <w:sz w:val="28"/>
          <w:szCs w:val="28"/>
        </w:rPr>
        <w:t xml:space="preserve"> </w:t>
      </w:r>
      <w:r w:rsidR="00132D1C">
        <w:rPr>
          <w:color w:val="000000"/>
          <w:sz w:val="28"/>
          <w:szCs w:val="28"/>
        </w:rPr>
        <w:t xml:space="preserve">незамедлительно </w:t>
      </w:r>
      <w:r w:rsidR="001945A7">
        <w:rPr>
          <w:color w:val="000000"/>
          <w:sz w:val="28"/>
          <w:szCs w:val="28"/>
        </w:rPr>
        <w:t>с момента уведомления о факте возникновения чрезвычайной ситуации</w:t>
      </w:r>
      <w:r w:rsidR="00F16CBF">
        <w:rPr>
          <w:color w:val="000000"/>
          <w:sz w:val="28"/>
          <w:szCs w:val="28"/>
        </w:rPr>
        <w:t>;</w:t>
      </w:r>
    </w:p>
    <w:p w:rsidR="001945A7" w:rsidRDefault="00AE4369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3.2.2</w:t>
      </w:r>
      <w:r w:rsidR="004C7D42">
        <w:rPr>
          <w:color w:val="000000"/>
          <w:sz w:val="28"/>
          <w:szCs w:val="28"/>
        </w:rPr>
        <w:t>. П</w:t>
      </w:r>
      <w:r w:rsidR="001945A7">
        <w:rPr>
          <w:color w:val="000000"/>
          <w:sz w:val="28"/>
          <w:szCs w:val="28"/>
        </w:rPr>
        <w:t>исьменная - ДДС организации представляет</w:t>
      </w:r>
      <w:r w:rsidR="004C7D42">
        <w:rPr>
          <w:color w:val="000000"/>
          <w:sz w:val="28"/>
          <w:szCs w:val="28"/>
        </w:rPr>
        <w:t xml:space="preserve"> за подписью председателя КЧС</w:t>
      </w:r>
      <w:r w:rsidR="005351F2" w:rsidRPr="005351F2">
        <w:rPr>
          <w:color w:val="000000"/>
          <w:sz w:val="28"/>
          <w:szCs w:val="28"/>
        </w:rPr>
        <w:t xml:space="preserve"> </w:t>
      </w:r>
      <w:r w:rsidR="004C7D42">
        <w:rPr>
          <w:color w:val="000000"/>
          <w:sz w:val="28"/>
          <w:szCs w:val="28"/>
        </w:rPr>
        <w:t>и</w:t>
      </w:r>
      <w:r w:rsidR="005351F2" w:rsidRPr="005351F2">
        <w:rPr>
          <w:color w:val="000000"/>
          <w:sz w:val="28"/>
          <w:szCs w:val="28"/>
        </w:rPr>
        <w:t xml:space="preserve"> </w:t>
      </w:r>
      <w:r w:rsidR="005351F2">
        <w:rPr>
          <w:color w:val="000000"/>
          <w:sz w:val="28"/>
          <w:szCs w:val="28"/>
        </w:rPr>
        <w:t>ПБ, на имя   председателя КЧ</w:t>
      </w:r>
      <w:r w:rsidR="005351F2">
        <w:rPr>
          <w:color w:val="000000"/>
          <w:sz w:val="28"/>
          <w:szCs w:val="28"/>
          <w:lang w:val="en-US"/>
        </w:rPr>
        <w:t>C</w:t>
      </w:r>
      <w:r w:rsidR="005351F2" w:rsidRPr="005351F2">
        <w:rPr>
          <w:color w:val="000000"/>
          <w:sz w:val="28"/>
          <w:szCs w:val="28"/>
        </w:rPr>
        <w:t xml:space="preserve"> </w:t>
      </w:r>
      <w:r w:rsidR="004C7D42">
        <w:rPr>
          <w:color w:val="000000"/>
          <w:sz w:val="28"/>
          <w:szCs w:val="28"/>
        </w:rPr>
        <w:t xml:space="preserve">и </w:t>
      </w:r>
      <w:r w:rsidR="00132D1C">
        <w:rPr>
          <w:color w:val="000000"/>
          <w:sz w:val="28"/>
          <w:szCs w:val="28"/>
        </w:rPr>
        <w:t xml:space="preserve">ПБ </w:t>
      </w:r>
      <w:r w:rsidR="00F16CBF">
        <w:rPr>
          <w:color w:val="000000"/>
          <w:sz w:val="28"/>
          <w:szCs w:val="28"/>
        </w:rPr>
        <w:t xml:space="preserve">Мошковского </w:t>
      </w:r>
      <w:r w:rsidR="00132D1C">
        <w:rPr>
          <w:color w:val="000000"/>
          <w:sz w:val="28"/>
          <w:szCs w:val="28"/>
        </w:rPr>
        <w:t>района</w:t>
      </w:r>
      <w:r w:rsidR="00F16CBF">
        <w:rPr>
          <w:color w:val="000000"/>
          <w:sz w:val="28"/>
          <w:szCs w:val="28"/>
        </w:rPr>
        <w:t xml:space="preserve"> </w:t>
      </w:r>
      <w:r w:rsidR="00F16CBF">
        <w:rPr>
          <w:color w:val="000000"/>
          <w:sz w:val="28"/>
          <w:szCs w:val="28"/>
        </w:rPr>
        <w:lastRenderedPageBreak/>
        <w:t>новосибирской области</w:t>
      </w:r>
      <w:r w:rsidR="00132D1C">
        <w:rPr>
          <w:color w:val="000000"/>
          <w:sz w:val="28"/>
          <w:szCs w:val="28"/>
        </w:rPr>
        <w:t>, через ЕДДС района в соответствии с в соответствии с Табелем срочных донесений МЧС России, нормативно- правовыми документами</w:t>
      </w:r>
      <w:r w:rsidR="001945A7">
        <w:rPr>
          <w:color w:val="000000"/>
          <w:sz w:val="28"/>
          <w:szCs w:val="28"/>
        </w:rPr>
        <w:t>.</w:t>
      </w:r>
    </w:p>
    <w:p w:rsidR="001945A7" w:rsidRDefault="00B14F74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</w:t>
      </w:r>
      <w:r w:rsidR="00AE4369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="001945A7">
        <w:rPr>
          <w:color w:val="000000"/>
          <w:sz w:val="28"/>
          <w:szCs w:val="28"/>
        </w:rPr>
        <w:t xml:space="preserve"> Информация о силах и средствах, задействованных для ликвидации чрезвычайной ситуации:</w:t>
      </w:r>
    </w:p>
    <w:p w:rsidR="001945A7" w:rsidRDefault="00AE4369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3.3.1</w:t>
      </w:r>
      <w:r w:rsidR="00C838CB">
        <w:rPr>
          <w:color w:val="000000"/>
          <w:sz w:val="28"/>
          <w:szCs w:val="28"/>
        </w:rPr>
        <w:t>. У</w:t>
      </w:r>
      <w:r w:rsidR="001945A7">
        <w:rPr>
          <w:color w:val="000000"/>
          <w:sz w:val="28"/>
          <w:szCs w:val="28"/>
        </w:rPr>
        <w:t xml:space="preserve">стная - не позднее </w:t>
      </w:r>
      <w:r w:rsidR="00D5252C">
        <w:rPr>
          <w:color w:val="000000"/>
          <w:sz w:val="28"/>
          <w:szCs w:val="28"/>
        </w:rPr>
        <w:t>1-го</w:t>
      </w:r>
      <w:r w:rsidR="001945A7">
        <w:rPr>
          <w:color w:val="000000"/>
          <w:sz w:val="28"/>
          <w:szCs w:val="28"/>
        </w:rPr>
        <w:t xml:space="preserve"> час</w:t>
      </w:r>
      <w:r w:rsidR="00D5252C">
        <w:rPr>
          <w:color w:val="000000"/>
          <w:sz w:val="28"/>
          <w:szCs w:val="28"/>
        </w:rPr>
        <w:t>а</w:t>
      </w:r>
      <w:r w:rsidR="001945A7">
        <w:rPr>
          <w:color w:val="000000"/>
          <w:sz w:val="28"/>
          <w:szCs w:val="28"/>
        </w:rPr>
        <w:t xml:space="preserve"> с момента уведомления о факте возникновения чрезвычайной ситуации</w:t>
      </w:r>
      <w:r w:rsidR="008A4C56">
        <w:rPr>
          <w:color w:val="000000"/>
          <w:sz w:val="28"/>
          <w:szCs w:val="28"/>
        </w:rPr>
        <w:t>;</w:t>
      </w:r>
    </w:p>
    <w:p w:rsidR="001945A7" w:rsidRDefault="00AE4369" w:rsidP="00CF640B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3.3.2</w:t>
      </w:r>
      <w:r w:rsidR="00C838CB">
        <w:rPr>
          <w:color w:val="000000"/>
          <w:sz w:val="28"/>
          <w:szCs w:val="28"/>
        </w:rPr>
        <w:t>.</w:t>
      </w:r>
      <w:r w:rsidR="005351F2">
        <w:rPr>
          <w:color w:val="000000"/>
          <w:sz w:val="28"/>
          <w:szCs w:val="28"/>
        </w:rPr>
        <w:t xml:space="preserve"> П</w:t>
      </w:r>
      <w:r w:rsidR="001945A7">
        <w:rPr>
          <w:color w:val="000000"/>
          <w:sz w:val="28"/>
          <w:szCs w:val="28"/>
        </w:rPr>
        <w:t>исьменная - передаётся ДДС организации,  за подписью п</w:t>
      </w:r>
      <w:r w:rsidR="005351F2">
        <w:rPr>
          <w:color w:val="000000"/>
          <w:sz w:val="28"/>
          <w:szCs w:val="28"/>
        </w:rPr>
        <w:t>редседателя КЧС и ПБ</w:t>
      </w:r>
      <w:r w:rsidR="001945A7">
        <w:rPr>
          <w:color w:val="000000"/>
          <w:sz w:val="28"/>
          <w:szCs w:val="28"/>
        </w:rPr>
        <w:t xml:space="preserve">, на имя   председателя КЧС и ПБ </w:t>
      </w:r>
      <w:r w:rsidR="008A4C56">
        <w:rPr>
          <w:color w:val="000000"/>
          <w:sz w:val="28"/>
          <w:szCs w:val="28"/>
        </w:rPr>
        <w:t xml:space="preserve">Мошковского </w:t>
      </w:r>
      <w:r w:rsidR="001945A7">
        <w:rPr>
          <w:color w:val="000000"/>
          <w:sz w:val="28"/>
          <w:szCs w:val="28"/>
        </w:rPr>
        <w:t>района</w:t>
      </w:r>
      <w:r w:rsidR="008A4C56">
        <w:rPr>
          <w:color w:val="000000"/>
          <w:sz w:val="28"/>
          <w:szCs w:val="28"/>
        </w:rPr>
        <w:t xml:space="preserve"> новосибирской области </w:t>
      </w:r>
      <w:r w:rsidR="001945A7">
        <w:rPr>
          <w:color w:val="000000"/>
          <w:sz w:val="28"/>
          <w:szCs w:val="28"/>
        </w:rPr>
        <w:t xml:space="preserve"> через ЕДДС </w:t>
      </w:r>
      <w:r w:rsidR="00077BD4">
        <w:rPr>
          <w:color w:val="000000"/>
          <w:sz w:val="28"/>
          <w:szCs w:val="28"/>
        </w:rPr>
        <w:t>МКУ «Центр защиты населения» Мошковского района</w:t>
      </w:r>
      <w:r w:rsidR="001945A7">
        <w:rPr>
          <w:color w:val="000000"/>
          <w:sz w:val="28"/>
          <w:szCs w:val="28"/>
        </w:rPr>
        <w:t>,</w:t>
      </w:r>
      <w:r w:rsidR="00132D1C">
        <w:rPr>
          <w:color w:val="000000"/>
          <w:sz w:val="28"/>
          <w:szCs w:val="28"/>
        </w:rPr>
        <w:t xml:space="preserve"> в соответствии с в соответствии с Табелем срочных донесений МЧС России, нормативно- правовыми документами</w:t>
      </w:r>
      <w:r w:rsidR="00CF640B">
        <w:rPr>
          <w:color w:val="000000"/>
          <w:sz w:val="28"/>
          <w:szCs w:val="28"/>
        </w:rPr>
        <w:t>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3.4</w:t>
      </w:r>
      <w:r w:rsidR="00D5252C">
        <w:rPr>
          <w:color w:val="000000"/>
          <w:sz w:val="28"/>
          <w:szCs w:val="28"/>
        </w:rPr>
        <w:t>.</w:t>
      </w:r>
      <w:r w:rsidR="001945A7">
        <w:rPr>
          <w:color w:val="000000"/>
          <w:sz w:val="28"/>
          <w:szCs w:val="28"/>
        </w:rPr>
        <w:t xml:space="preserve"> Информация устная о мерах по защите населения и территории от чрезвычайной ситуации, о силах и средствах задействованных для ликвидации чрезвычайной ситуации передаются ДДС организаций «01», «02», «03» «04» в ЕДДС </w:t>
      </w:r>
      <w:r w:rsidR="008A4C56">
        <w:rPr>
          <w:color w:val="000000"/>
          <w:sz w:val="28"/>
          <w:szCs w:val="28"/>
        </w:rPr>
        <w:t xml:space="preserve">МКУ «Центр защиты населения» Мошковского района </w:t>
      </w:r>
      <w:r w:rsidR="001945A7">
        <w:rPr>
          <w:color w:val="000000"/>
          <w:sz w:val="28"/>
          <w:szCs w:val="28"/>
        </w:rPr>
        <w:t xml:space="preserve"> </w:t>
      </w:r>
      <w:r w:rsidR="00132D1C">
        <w:rPr>
          <w:color w:val="000000"/>
          <w:sz w:val="28"/>
          <w:szCs w:val="28"/>
        </w:rPr>
        <w:t xml:space="preserve">незамедлительно </w:t>
      </w:r>
      <w:r w:rsidR="001945A7">
        <w:rPr>
          <w:color w:val="000000"/>
          <w:sz w:val="28"/>
          <w:szCs w:val="28"/>
        </w:rPr>
        <w:t>с момента получения информации. 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3.5</w:t>
      </w:r>
      <w:r w:rsidR="00AE4369">
        <w:rPr>
          <w:color w:val="000000"/>
          <w:sz w:val="28"/>
          <w:szCs w:val="28"/>
        </w:rPr>
        <w:t>.</w:t>
      </w:r>
      <w:r w:rsidR="00D5252C">
        <w:rPr>
          <w:color w:val="000000"/>
          <w:sz w:val="28"/>
          <w:szCs w:val="28"/>
        </w:rPr>
        <w:t xml:space="preserve"> </w:t>
      </w:r>
      <w:r w:rsidR="001945A7">
        <w:rPr>
          <w:color w:val="000000"/>
          <w:sz w:val="28"/>
          <w:szCs w:val="28"/>
        </w:rPr>
        <w:t>Информация устная об устойчивости функционирования потенциально опасных производственных объектов Д</w:t>
      </w:r>
      <w:r w:rsidR="00423DD1">
        <w:rPr>
          <w:color w:val="000000"/>
          <w:sz w:val="28"/>
          <w:szCs w:val="28"/>
        </w:rPr>
        <w:t>ДС организаций передаёт  в ЕДДС</w:t>
      </w:r>
      <w:r w:rsidR="001945A7">
        <w:rPr>
          <w:color w:val="000000"/>
          <w:sz w:val="28"/>
          <w:szCs w:val="28"/>
        </w:rPr>
        <w:t xml:space="preserve"> </w:t>
      </w:r>
      <w:r w:rsidR="00077BD4">
        <w:rPr>
          <w:color w:val="000000"/>
          <w:sz w:val="28"/>
          <w:szCs w:val="28"/>
        </w:rPr>
        <w:t>МКУ «Центр защиты населения» Мошковского района до 8</w:t>
      </w:r>
      <w:r w:rsidR="001945A7">
        <w:rPr>
          <w:color w:val="000000"/>
          <w:sz w:val="28"/>
          <w:szCs w:val="28"/>
        </w:rPr>
        <w:t>.00 ежедневно.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3.6</w:t>
      </w:r>
      <w:r w:rsidR="00D5252C">
        <w:rPr>
          <w:color w:val="000000"/>
          <w:sz w:val="28"/>
          <w:szCs w:val="28"/>
        </w:rPr>
        <w:t xml:space="preserve">. </w:t>
      </w:r>
      <w:r w:rsidR="001945A7">
        <w:rPr>
          <w:color w:val="000000"/>
          <w:sz w:val="28"/>
          <w:szCs w:val="28"/>
        </w:rPr>
        <w:t>Информация устная об устойчивости функционирования объектов организаций обеспечивающих условия жизнедеятельности населения на территории района, ДДС</w:t>
      </w:r>
      <w:r w:rsidR="00423DD1">
        <w:rPr>
          <w:color w:val="000000"/>
          <w:sz w:val="28"/>
          <w:szCs w:val="28"/>
        </w:rPr>
        <w:t xml:space="preserve"> организации передаёт в ЕДДС</w:t>
      </w:r>
      <w:r w:rsidR="00077BD4">
        <w:rPr>
          <w:color w:val="000000"/>
          <w:sz w:val="28"/>
          <w:szCs w:val="28"/>
        </w:rPr>
        <w:t xml:space="preserve"> МКУ «Центр защиты населения» Мошковского района</w:t>
      </w:r>
      <w:r w:rsidR="001945A7">
        <w:rPr>
          <w:color w:val="000000"/>
          <w:sz w:val="28"/>
          <w:szCs w:val="28"/>
        </w:rPr>
        <w:t xml:space="preserve"> до </w:t>
      </w:r>
      <w:r w:rsidR="00077BD4">
        <w:rPr>
          <w:color w:val="000000"/>
          <w:sz w:val="28"/>
          <w:szCs w:val="28"/>
        </w:rPr>
        <w:t>8</w:t>
      </w:r>
      <w:r w:rsidR="001945A7">
        <w:rPr>
          <w:color w:val="000000"/>
          <w:sz w:val="28"/>
          <w:szCs w:val="28"/>
        </w:rPr>
        <w:t>.00 ежедневно.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3.7</w:t>
      </w:r>
      <w:r w:rsidR="00D5252C">
        <w:rPr>
          <w:color w:val="000000"/>
          <w:sz w:val="28"/>
          <w:szCs w:val="28"/>
        </w:rPr>
        <w:t>.</w:t>
      </w:r>
      <w:r w:rsidR="001945A7">
        <w:rPr>
          <w:color w:val="000000"/>
          <w:sz w:val="28"/>
          <w:szCs w:val="28"/>
        </w:rPr>
        <w:t xml:space="preserve"> Информация устная о нарушениях в устойчивости функционирования потенциально опасных промышленных объектов организаций передаётся ДДС организаций в ЕДДС </w:t>
      </w:r>
      <w:r w:rsidR="00B90B61">
        <w:rPr>
          <w:color w:val="000000"/>
          <w:sz w:val="28"/>
          <w:szCs w:val="28"/>
        </w:rPr>
        <w:t xml:space="preserve">МКУ «Центр защиты населения» Мошковского района незамедлительно </w:t>
      </w:r>
      <w:r w:rsidR="001945A7">
        <w:rPr>
          <w:color w:val="000000"/>
          <w:sz w:val="28"/>
          <w:szCs w:val="28"/>
        </w:rPr>
        <w:t>с момента получения информации.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3.8</w:t>
      </w:r>
      <w:r w:rsidR="00D5252C">
        <w:rPr>
          <w:color w:val="000000"/>
          <w:sz w:val="28"/>
          <w:szCs w:val="28"/>
        </w:rPr>
        <w:t>.</w:t>
      </w:r>
      <w:r w:rsidR="001945A7">
        <w:rPr>
          <w:color w:val="000000"/>
          <w:sz w:val="28"/>
          <w:szCs w:val="28"/>
        </w:rPr>
        <w:t xml:space="preserve"> Информация устная о нарушениях в устойчивости функционирования  объектов организаций обеспечивающих условия жизнедеятельности населения на территории района передаётся ДДС организаций в ЕДДС </w:t>
      </w:r>
      <w:r w:rsidR="00B90B61">
        <w:rPr>
          <w:color w:val="000000"/>
          <w:sz w:val="28"/>
          <w:szCs w:val="28"/>
        </w:rPr>
        <w:t xml:space="preserve">МКУ «Центр защиты населения» Мошковского района незамедлительно </w:t>
      </w:r>
      <w:r w:rsidR="001945A7">
        <w:rPr>
          <w:color w:val="000000"/>
          <w:sz w:val="28"/>
          <w:szCs w:val="28"/>
        </w:rPr>
        <w:t>с момента получения информации.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3.9</w:t>
      </w:r>
      <w:r w:rsidR="00D5252C">
        <w:rPr>
          <w:color w:val="000000"/>
          <w:sz w:val="28"/>
          <w:szCs w:val="28"/>
        </w:rPr>
        <w:t>.</w:t>
      </w:r>
      <w:r w:rsidR="001945A7">
        <w:rPr>
          <w:color w:val="000000"/>
          <w:sz w:val="28"/>
          <w:szCs w:val="28"/>
        </w:rPr>
        <w:t xml:space="preserve"> Информация устная о составе дежурной смены ДДС, аварийных и аварийно - восстановительных, дежурных бригадах и сменах находящихся на дежурстве организации передаётся ДДС ор</w:t>
      </w:r>
      <w:r w:rsidR="00537541">
        <w:rPr>
          <w:color w:val="000000"/>
          <w:sz w:val="28"/>
          <w:szCs w:val="28"/>
        </w:rPr>
        <w:t xml:space="preserve">ганизации в ЕДДС </w:t>
      </w:r>
      <w:r w:rsidR="004C34C9">
        <w:rPr>
          <w:color w:val="000000"/>
          <w:sz w:val="28"/>
          <w:szCs w:val="28"/>
        </w:rPr>
        <w:t xml:space="preserve">МКУ «Центр защиты населения» Мошковского района </w:t>
      </w:r>
      <w:r w:rsidR="00537541">
        <w:rPr>
          <w:color w:val="000000"/>
          <w:sz w:val="28"/>
          <w:szCs w:val="28"/>
        </w:rPr>
        <w:t xml:space="preserve">до </w:t>
      </w:r>
      <w:r w:rsidR="004C34C9">
        <w:rPr>
          <w:color w:val="000000"/>
          <w:sz w:val="28"/>
          <w:szCs w:val="28"/>
        </w:rPr>
        <w:t>8</w:t>
      </w:r>
      <w:r w:rsidR="001945A7">
        <w:rPr>
          <w:color w:val="000000"/>
          <w:sz w:val="28"/>
          <w:szCs w:val="28"/>
        </w:rPr>
        <w:t>.00 ежедневно.</w:t>
      </w:r>
    </w:p>
    <w:p w:rsidR="001945A7" w:rsidRDefault="000C380D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3.10</w:t>
      </w:r>
      <w:r w:rsidR="00D5252C">
        <w:rPr>
          <w:color w:val="000000"/>
          <w:sz w:val="28"/>
          <w:szCs w:val="28"/>
        </w:rPr>
        <w:t xml:space="preserve">. </w:t>
      </w:r>
      <w:r w:rsidR="001945A7">
        <w:rPr>
          <w:color w:val="000000"/>
          <w:sz w:val="28"/>
          <w:szCs w:val="28"/>
        </w:rPr>
        <w:t>Информация письменная о планируемых ремонтных и профилактических работах на объектах организации, обеспечивающих условия жизнедеятельности населения района, передаётся ДДС ор</w:t>
      </w:r>
      <w:r w:rsidR="00423DD1">
        <w:rPr>
          <w:color w:val="000000"/>
          <w:sz w:val="28"/>
          <w:szCs w:val="28"/>
        </w:rPr>
        <w:t>ганизации в ЕДДС</w:t>
      </w:r>
      <w:r w:rsidR="00D5252C">
        <w:rPr>
          <w:color w:val="000000"/>
          <w:sz w:val="28"/>
          <w:szCs w:val="28"/>
        </w:rPr>
        <w:t xml:space="preserve"> </w:t>
      </w:r>
      <w:r w:rsidR="00D9582C">
        <w:rPr>
          <w:color w:val="000000"/>
          <w:sz w:val="28"/>
          <w:szCs w:val="28"/>
        </w:rPr>
        <w:t xml:space="preserve">МКУ «Центр защиты населения» Мошковского района </w:t>
      </w:r>
      <w:r w:rsidR="00D5252C">
        <w:rPr>
          <w:color w:val="000000"/>
          <w:sz w:val="28"/>
          <w:szCs w:val="28"/>
        </w:rPr>
        <w:t xml:space="preserve">до </w:t>
      </w:r>
      <w:r w:rsidR="00D9582C">
        <w:rPr>
          <w:color w:val="000000"/>
          <w:sz w:val="28"/>
          <w:szCs w:val="28"/>
        </w:rPr>
        <w:t>8</w:t>
      </w:r>
      <w:r w:rsidR="001945A7">
        <w:rPr>
          <w:color w:val="000000"/>
          <w:sz w:val="28"/>
          <w:szCs w:val="28"/>
        </w:rPr>
        <w:t>.00 ежедневно.</w:t>
      </w:r>
    </w:p>
    <w:p w:rsidR="001F099E" w:rsidRPr="001F099E" w:rsidRDefault="000C380D" w:rsidP="00681415">
      <w:pPr>
        <w:ind w:firstLine="851"/>
        <w:rPr>
          <w:szCs w:val="28"/>
        </w:rPr>
      </w:pPr>
      <w:r>
        <w:rPr>
          <w:szCs w:val="28"/>
        </w:rPr>
        <w:t>3.11</w:t>
      </w:r>
      <w:r w:rsidR="001F099E" w:rsidRPr="001F099E">
        <w:rPr>
          <w:szCs w:val="28"/>
        </w:rPr>
        <w:t xml:space="preserve">. Информация письменная и устная об оперативном предупреждении о погодных условиях на территории  </w:t>
      </w:r>
      <w:r w:rsidR="001F099E">
        <w:rPr>
          <w:szCs w:val="28"/>
        </w:rPr>
        <w:t xml:space="preserve">Мошковского </w:t>
      </w:r>
      <w:r w:rsidR="001F099E" w:rsidRPr="001F099E">
        <w:rPr>
          <w:szCs w:val="28"/>
        </w:rPr>
        <w:t xml:space="preserve">района передаётся ЕДДС </w:t>
      </w:r>
      <w:r w:rsidR="009433EF">
        <w:rPr>
          <w:color w:val="000000"/>
          <w:szCs w:val="28"/>
        </w:rPr>
        <w:t>МКУ «Центр защиты населения» Мошковского района</w:t>
      </w:r>
      <w:r w:rsidR="009433EF" w:rsidRPr="001F099E">
        <w:rPr>
          <w:szCs w:val="28"/>
        </w:rPr>
        <w:t xml:space="preserve"> </w:t>
      </w:r>
      <w:r w:rsidR="001F099E" w:rsidRPr="001F099E">
        <w:rPr>
          <w:szCs w:val="28"/>
        </w:rPr>
        <w:t xml:space="preserve">в  </w:t>
      </w:r>
      <w:r w:rsidR="009433EF">
        <w:rPr>
          <w:szCs w:val="28"/>
        </w:rPr>
        <w:t xml:space="preserve">муниципальные образования поселения </w:t>
      </w:r>
      <w:r w:rsidR="001F099E">
        <w:rPr>
          <w:szCs w:val="28"/>
        </w:rPr>
        <w:t>Мошковского</w:t>
      </w:r>
      <w:r w:rsidR="001F099E" w:rsidRPr="001F099E">
        <w:rPr>
          <w:szCs w:val="28"/>
        </w:rPr>
        <w:t xml:space="preserve"> района</w:t>
      </w:r>
      <w:r w:rsidR="009433EF">
        <w:rPr>
          <w:szCs w:val="28"/>
        </w:rPr>
        <w:t xml:space="preserve"> Новосибирской области</w:t>
      </w:r>
      <w:r w:rsidR="001F099E" w:rsidRPr="001F099E">
        <w:rPr>
          <w:szCs w:val="28"/>
        </w:rPr>
        <w:t>, ДДС организаций при поступлении информации.</w:t>
      </w:r>
    </w:p>
    <w:p w:rsidR="00F72AF0" w:rsidRDefault="00F72AF0" w:rsidP="002833BD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</w:p>
    <w:p w:rsidR="001945A7" w:rsidRPr="002833BD" w:rsidRDefault="001945A7" w:rsidP="002833BD">
      <w:pPr>
        <w:pStyle w:val="af5"/>
        <w:spacing w:before="0" w:beforeAutospacing="0" w:after="0" w:afterAutospacing="0"/>
        <w:ind w:firstLine="851"/>
        <w:jc w:val="center"/>
        <w:rPr>
          <w:rFonts w:ascii="Calibri" w:hAnsi="Calibri"/>
          <w:color w:val="000000"/>
          <w:sz w:val="22"/>
          <w:szCs w:val="22"/>
        </w:rPr>
      </w:pPr>
      <w:r w:rsidRPr="00681415">
        <w:rPr>
          <w:bCs/>
          <w:color w:val="000000"/>
          <w:sz w:val="28"/>
          <w:szCs w:val="28"/>
        </w:rPr>
        <w:lastRenderedPageBreak/>
        <w:t>4. Способы и средства передачи информации,</w:t>
      </w:r>
    </w:p>
    <w:p w:rsidR="001945A7" w:rsidRPr="00681415" w:rsidRDefault="001945A7" w:rsidP="002833BD">
      <w:pPr>
        <w:pStyle w:val="af5"/>
        <w:spacing w:before="0" w:beforeAutospacing="0" w:after="0" w:afterAutospacing="0"/>
        <w:ind w:firstLine="851"/>
        <w:jc w:val="center"/>
        <w:rPr>
          <w:rFonts w:ascii="Calibri" w:hAnsi="Calibri"/>
          <w:bCs/>
          <w:color w:val="000000"/>
          <w:sz w:val="22"/>
          <w:szCs w:val="22"/>
        </w:rPr>
      </w:pPr>
      <w:r w:rsidRPr="00681415">
        <w:rPr>
          <w:bCs/>
          <w:color w:val="000000"/>
          <w:sz w:val="28"/>
          <w:szCs w:val="28"/>
        </w:rPr>
        <w:t>проверка готовности системы связи</w:t>
      </w:r>
    </w:p>
    <w:p w:rsidR="001945A7" w:rsidRDefault="001945A7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 </w:t>
      </w:r>
      <w:r w:rsidR="00CC52C0"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 xml:space="preserve"> ЕДДС </w:t>
      </w:r>
      <w:r w:rsidR="00F72AF0">
        <w:rPr>
          <w:color w:val="000000"/>
          <w:sz w:val="28"/>
          <w:szCs w:val="28"/>
        </w:rPr>
        <w:t xml:space="preserve">МКУ «Центр защиты населения» Мошковского </w:t>
      </w:r>
      <w:r>
        <w:rPr>
          <w:color w:val="000000"/>
          <w:sz w:val="28"/>
          <w:szCs w:val="28"/>
        </w:rPr>
        <w:t>района принимает и передаёт инфо</w:t>
      </w:r>
      <w:r w:rsidR="007C35FA">
        <w:rPr>
          <w:color w:val="000000"/>
          <w:sz w:val="28"/>
          <w:szCs w:val="28"/>
        </w:rPr>
        <w:t>рмацию, подлежащую обмену.</w:t>
      </w:r>
    </w:p>
    <w:p w:rsidR="001945A7" w:rsidRDefault="001945A7" w:rsidP="00681415">
      <w:pPr>
        <w:pStyle w:val="af5"/>
        <w:spacing w:before="0" w:beforeAutospacing="0" w:after="0" w:afterAutospacing="0"/>
        <w:ind w:firstLine="851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По проводным каналам связи:</w:t>
      </w:r>
    </w:p>
    <w:p w:rsidR="00537541" w:rsidRDefault="001945A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 слуховом режиме – телефон</w:t>
      </w:r>
      <w:r w:rsidR="00537541">
        <w:rPr>
          <w:color w:val="000000"/>
          <w:sz w:val="28"/>
          <w:szCs w:val="28"/>
        </w:rPr>
        <w:t xml:space="preserve"> 21-655</w:t>
      </w:r>
      <w:r w:rsidR="00CC52C0">
        <w:rPr>
          <w:color w:val="000000"/>
          <w:sz w:val="28"/>
          <w:szCs w:val="28"/>
        </w:rPr>
        <w:t xml:space="preserve">, </w:t>
      </w:r>
      <w:r w:rsidR="007C35FA" w:rsidRPr="007C35FA">
        <w:rPr>
          <w:sz w:val="28"/>
          <w:szCs w:val="28"/>
        </w:rPr>
        <w:t>по единому</w:t>
      </w:r>
      <w:r w:rsidR="007C35FA">
        <w:rPr>
          <w:sz w:val="28"/>
          <w:szCs w:val="28"/>
        </w:rPr>
        <w:t xml:space="preserve"> </w:t>
      </w:r>
      <w:r w:rsidR="00CC52C0" w:rsidRPr="00CC52C0">
        <w:rPr>
          <w:color w:val="000000"/>
          <w:sz w:val="28"/>
          <w:szCs w:val="28"/>
        </w:rPr>
        <w:t>на номер 112 (со стационарных и с сотовых телефонов);</w:t>
      </w:r>
    </w:p>
    <w:p w:rsidR="002833BD" w:rsidRDefault="001945A7" w:rsidP="002833BD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факсимильном режиме – телефон</w:t>
      </w:r>
      <w:r w:rsidR="00537541">
        <w:rPr>
          <w:color w:val="000000"/>
          <w:sz w:val="28"/>
          <w:szCs w:val="28"/>
        </w:rPr>
        <w:t xml:space="preserve"> </w:t>
      </w:r>
      <w:r w:rsidR="00537541" w:rsidRPr="00537541">
        <w:rPr>
          <w:color w:val="000000"/>
          <w:sz w:val="28"/>
          <w:szCs w:val="28"/>
        </w:rPr>
        <w:t>21-655</w:t>
      </w:r>
    </w:p>
    <w:p w:rsidR="001945A7" w:rsidRPr="002833BD" w:rsidRDefault="001945A7" w:rsidP="002833BD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электронной почтой  (адрес </w:t>
      </w:r>
      <w:r w:rsidR="00F72AF0">
        <w:rPr>
          <w:color w:val="000000"/>
          <w:sz w:val="28"/>
          <w:szCs w:val="28"/>
        </w:rPr>
        <w:t>edds-moc</w:t>
      </w:r>
      <w:r w:rsidR="00537541" w:rsidRPr="00537541">
        <w:rPr>
          <w:color w:val="000000"/>
          <w:sz w:val="28"/>
          <w:szCs w:val="28"/>
        </w:rPr>
        <w:t>hkovo</w:t>
      </w:r>
      <w:r w:rsidR="00F72AF0" w:rsidRPr="005351F2">
        <w:rPr>
          <w:color w:val="000000"/>
          <w:sz w:val="28"/>
          <w:szCs w:val="28"/>
        </w:rPr>
        <w:t>@</w:t>
      </w:r>
      <w:r w:rsidR="00537541" w:rsidRPr="00537541">
        <w:rPr>
          <w:color w:val="000000"/>
          <w:sz w:val="28"/>
          <w:szCs w:val="28"/>
        </w:rPr>
        <w:t>nso.ru</w:t>
      </w:r>
      <w:r>
        <w:rPr>
          <w:color w:val="000000"/>
          <w:sz w:val="28"/>
          <w:szCs w:val="28"/>
        </w:rPr>
        <w:t>).              </w:t>
      </w:r>
    </w:p>
    <w:p w:rsidR="00473030" w:rsidRDefault="001945A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23DD1" w:rsidRDefault="00423DD1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423DD1" w:rsidRDefault="00423DD1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AC6C77" w:rsidRDefault="00AC6C77" w:rsidP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681415" w:rsidRDefault="00681415">
      <w:pPr>
        <w:pStyle w:val="af5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sectPr w:rsidR="00681415" w:rsidSect="00283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737" w:left="1134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700" w:rsidRDefault="000D7700" w:rsidP="00791F5A">
      <w:r>
        <w:separator/>
      </w:r>
    </w:p>
  </w:endnote>
  <w:endnote w:type="continuationSeparator" w:id="0">
    <w:p w:rsidR="000D7700" w:rsidRDefault="000D7700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aunPenh">
    <w:altName w:val="Times New Roman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olBoran">
    <w:altName w:val="Times New Roman"/>
    <w:charset w:val="00"/>
    <w:family w:val="swiss"/>
    <w:pitch w:val="variable"/>
    <w:sig w:usb0="8000000F" w:usb1="0000204A" w:usb2="0001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81" w:rsidRDefault="00E7488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99F" w:rsidRDefault="001A099F" w:rsidP="003C62AD">
    <w:pPr>
      <w:pStyle w:val="ac"/>
      <w:tabs>
        <w:tab w:val="clear" w:pos="4677"/>
        <w:tab w:val="clear" w:pos="9355"/>
        <w:tab w:val="left" w:pos="1815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81" w:rsidRDefault="00E7488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700" w:rsidRDefault="000D7700" w:rsidP="00791F5A">
      <w:r>
        <w:separator/>
      </w:r>
    </w:p>
  </w:footnote>
  <w:footnote w:type="continuationSeparator" w:id="0">
    <w:p w:rsidR="000D7700" w:rsidRDefault="000D7700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99F" w:rsidRDefault="001A099F" w:rsidP="003C62AD">
    <w:pPr>
      <w:pStyle w:val="aa"/>
      <w:framePr w:wrap="around" w:vAnchor="text" w:hAnchor="margin" w:xAlign="center" w:y="1"/>
      <w:rPr>
        <w:rStyle w:val="af3"/>
        <w:rFonts w:eastAsiaTheme="majorEastAsia"/>
      </w:rPr>
    </w:pPr>
    <w:r>
      <w:rPr>
        <w:rStyle w:val="af3"/>
        <w:rFonts w:eastAsiaTheme="majorEastAsia"/>
      </w:rPr>
      <w:fldChar w:fldCharType="begin"/>
    </w:r>
    <w:r>
      <w:rPr>
        <w:rStyle w:val="af3"/>
        <w:rFonts w:eastAsiaTheme="majorEastAsia"/>
      </w:rPr>
      <w:instrText xml:space="preserve">PAGE  </w:instrText>
    </w:r>
    <w:r>
      <w:rPr>
        <w:rStyle w:val="af3"/>
        <w:rFonts w:eastAsiaTheme="majorEastAsia"/>
      </w:rPr>
      <w:fldChar w:fldCharType="end"/>
    </w:r>
  </w:p>
  <w:p w:rsidR="001A099F" w:rsidRDefault="001A099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81" w:rsidRDefault="00E7488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81" w:rsidRDefault="00E7488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99A6292"/>
    <w:multiLevelType w:val="hybridMultilevel"/>
    <w:tmpl w:val="74042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05BBB"/>
    <w:multiLevelType w:val="multilevel"/>
    <w:tmpl w:val="5D9805C0"/>
    <w:numStyleLink w:val="1250"/>
  </w:abstractNum>
  <w:abstractNum w:abstractNumId="16">
    <w:nsid w:val="24D12E83"/>
    <w:multiLevelType w:val="multilevel"/>
    <w:tmpl w:val="5D9805C0"/>
    <w:numStyleLink w:val="1250"/>
  </w:abstractNum>
  <w:abstractNum w:abstractNumId="17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44BF0"/>
    <w:multiLevelType w:val="multilevel"/>
    <w:tmpl w:val="5D9805C0"/>
    <w:numStyleLink w:val="1250"/>
  </w:abstractNum>
  <w:abstractNum w:abstractNumId="21">
    <w:nsid w:val="3F6E1572"/>
    <w:multiLevelType w:val="multilevel"/>
    <w:tmpl w:val="AF3C2E2C"/>
    <w:numStyleLink w:val="a0"/>
  </w:abstractNum>
  <w:abstractNum w:abstractNumId="22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4">
    <w:nsid w:val="482042DD"/>
    <w:multiLevelType w:val="multilevel"/>
    <w:tmpl w:val="AF3C2E2C"/>
    <w:numStyleLink w:val="a"/>
  </w:abstractNum>
  <w:abstractNum w:abstractNumId="25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B397DEC"/>
    <w:multiLevelType w:val="singleLevel"/>
    <w:tmpl w:val="3698D7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FA94B4D"/>
    <w:multiLevelType w:val="multilevel"/>
    <w:tmpl w:val="2916B630"/>
    <w:numStyleLink w:val="12500"/>
  </w:abstractNum>
  <w:abstractNum w:abstractNumId="30">
    <w:nsid w:val="5A232D3C"/>
    <w:multiLevelType w:val="multilevel"/>
    <w:tmpl w:val="5D9805C0"/>
    <w:numStyleLink w:val="1250"/>
  </w:abstractNum>
  <w:abstractNum w:abstractNumId="31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1647ADF"/>
    <w:multiLevelType w:val="hybridMultilevel"/>
    <w:tmpl w:val="D884CE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07A8620">
      <w:start w:val="1"/>
      <w:numFmt w:val="decimal"/>
      <w:lvlText w:val="24.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099740D"/>
    <w:multiLevelType w:val="multilevel"/>
    <w:tmpl w:val="5D9805C0"/>
    <w:numStyleLink w:val="1250"/>
  </w:abstractNum>
  <w:abstractNum w:abstractNumId="39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9"/>
  </w:num>
  <w:num w:numId="13">
    <w:abstractNumId w:val="12"/>
  </w:num>
  <w:num w:numId="14">
    <w:abstractNumId w:val="38"/>
  </w:num>
  <w:num w:numId="15">
    <w:abstractNumId w:val="30"/>
  </w:num>
  <w:num w:numId="16">
    <w:abstractNumId w:val="13"/>
  </w:num>
  <w:num w:numId="17">
    <w:abstractNumId w:val="20"/>
  </w:num>
  <w:num w:numId="18">
    <w:abstractNumId w:val="15"/>
  </w:num>
  <w:num w:numId="19">
    <w:abstractNumId w:val="11"/>
  </w:num>
  <w:num w:numId="20">
    <w:abstractNumId w:val="17"/>
  </w:num>
  <w:num w:numId="21">
    <w:abstractNumId w:val="33"/>
  </w:num>
  <w:num w:numId="22">
    <w:abstractNumId w:val="21"/>
  </w:num>
  <w:num w:numId="23">
    <w:abstractNumId w:val="35"/>
  </w:num>
  <w:num w:numId="24">
    <w:abstractNumId w:val="40"/>
  </w:num>
  <w:num w:numId="25">
    <w:abstractNumId w:val="16"/>
  </w:num>
  <w:num w:numId="26">
    <w:abstractNumId w:val="31"/>
  </w:num>
  <w:num w:numId="27">
    <w:abstractNumId w:val="25"/>
  </w:num>
  <w:num w:numId="28">
    <w:abstractNumId w:val="27"/>
  </w:num>
  <w:num w:numId="29">
    <w:abstractNumId w:val="18"/>
  </w:num>
  <w:num w:numId="30">
    <w:abstractNumId w:val="24"/>
  </w:num>
  <w:num w:numId="31">
    <w:abstractNumId w:val="10"/>
  </w:num>
  <w:num w:numId="32">
    <w:abstractNumId w:val="34"/>
  </w:num>
  <w:num w:numId="33">
    <w:abstractNumId w:val="28"/>
  </w:num>
  <w:num w:numId="34">
    <w:abstractNumId w:val="39"/>
  </w:num>
  <w:num w:numId="35">
    <w:abstractNumId w:val="29"/>
  </w:num>
  <w:num w:numId="36">
    <w:abstractNumId w:val="37"/>
  </w:num>
  <w:num w:numId="37">
    <w:abstractNumId w:val="23"/>
  </w:num>
  <w:num w:numId="38">
    <w:abstractNumId w:val="36"/>
  </w:num>
  <w:num w:numId="39">
    <w:abstractNumId w:val="32"/>
  </w:num>
  <w:num w:numId="40">
    <w:abstractNumId w:val="26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9F6"/>
    <w:rsid w:val="000068C3"/>
    <w:rsid w:val="00010F38"/>
    <w:rsid w:val="00016237"/>
    <w:rsid w:val="00030227"/>
    <w:rsid w:val="00045226"/>
    <w:rsid w:val="00051452"/>
    <w:rsid w:val="000548EC"/>
    <w:rsid w:val="00066406"/>
    <w:rsid w:val="00066DED"/>
    <w:rsid w:val="00077BD4"/>
    <w:rsid w:val="000800F7"/>
    <w:rsid w:val="000878C4"/>
    <w:rsid w:val="00091048"/>
    <w:rsid w:val="0009796F"/>
    <w:rsid w:val="000A3133"/>
    <w:rsid w:val="000A68EA"/>
    <w:rsid w:val="000B05B1"/>
    <w:rsid w:val="000B12F9"/>
    <w:rsid w:val="000B2DAA"/>
    <w:rsid w:val="000C2947"/>
    <w:rsid w:val="000C380D"/>
    <w:rsid w:val="000C6D73"/>
    <w:rsid w:val="000C7CD3"/>
    <w:rsid w:val="000D1CA8"/>
    <w:rsid w:val="000D7700"/>
    <w:rsid w:val="000D7B70"/>
    <w:rsid w:val="000E3A54"/>
    <w:rsid w:val="000E3ABA"/>
    <w:rsid w:val="000E4002"/>
    <w:rsid w:val="000E4A76"/>
    <w:rsid w:val="000E509B"/>
    <w:rsid w:val="000F1D19"/>
    <w:rsid w:val="000F59AA"/>
    <w:rsid w:val="0010156A"/>
    <w:rsid w:val="001026C2"/>
    <w:rsid w:val="00104ED5"/>
    <w:rsid w:val="001054FE"/>
    <w:rsid w:val="00116DA3"/>
    <w:rsid w:val="001201AA"/>
    <w:rsid w:val="0013099C"/>
    <w:rsid w:val="00132D1C"/>
    <w:rsid w:val="00134548"/>
    <w:rsid w:val="001413B1"/>
    <w:rsid w:val="001464F0"/>
    <w:rsid w:val="00146844"/>
    <w:rsid w:val="00153392"/>
    <w:rsid w:val="00153C83"/>
    <w:rsid w:val="0015713E"/>
    <w:rsid w:val="0017645B"/>
    <w:rsid w:val="001840DD"/>
    <w:rsid w:val="001945A7"/>
    <w:rsid w:val="001A099F"/>
    <w:rsid w:val="001A20A6"/>
    <w:rsid w:val="001A3808"/>
    <w:rsid w:val="001A41FE"/>
    <w:rsid w:val="001B268A"/>
    <w:rsid w:val="001B3C1E"/>
    <w:rsid w:val="001C267F"/>
    <w:rsid w:val="001C3488"/>
    <w:rsid w:val="001D5059"/>
    <w:rsid w:val="001E25BA"/>
    <w:rsid w:val="001E4166"/>
    <w:rsid w:val="001F099E"/>
    <w:rsid w:val="00207C66"/>
    <w:rsid w:val="00207D28"/>
    <w:rsid w:val="00210D3C"/>
    <w:rsid w:val="002234EF"/>
    <w:rsid w:val="002378A7"/>
    <w:rsid w:val="00257925"/>
    <w:rsid w:val="002705DB"/>
    <w:rsid w:val="00271876"/>
    <w:rsid w:val="00277CF4"/>
    <w:rsid w:val="00280CF1"/>
    <w:rsid w:val="00281DDE"/>
    <w:rsid w:val="002833BD"/>
    <w:rsid w:val="00294DD2"/>
    <w:rsid w:val="00295FE8"/>
    <w:rsid w:val="002A1276"/>
    <w:rsid w:val="002A2623"/>
    <w:rsid w:val="002A794B"/>
    <w:rsid w:val="002B1603"/>
    <w:rsid w:val="002D0044"/>
    <w:rsid w:val="002D0752"/>
    <w:rsid w:val="002D5714"/>
    <w:rsid w:val="002D670B"/>
    <w:rsid w:val="002E3CB0"/>
    <w:rsid w:val="002E3E28"/>
    <w:rsid w:val="002F6861"/>
    <w:rsid w:val="003013A9"/>
    <w:rsid w:val="0030425F"/>
    <w:rsid w:val="00314B0F"/>
    <w:rsid w:val="00321201"/>
    <w:rsid w:val="00327674"/>
    <w:rsid w:val="00327F33"/>
    <w:rsid w:val="003310AF"/>
    <w:rsid w:val="003408DF"/>
    <w:rsid w:val="00342D9A"/>
    <w:rsid w:val="00345EBD"/>
    <w:rsid w:val="00351D29"/>
    <w:rsid w:val="003548DB"/>
    <w:rsid w:val="00355CE9"/>
    <w:rsid w:val="00362C08"/>
    <w:rsid w:val="00367066"/>
    <w:rsid w:val="0037452C"/>
    <w:rsid w:val="0038006F"/>
    <w:rsid w:val="00381BAF"/>
    <w:rsid w:val="00381D6F"/>
    <w:rsid w:val="00393A0E"/>
    <w:rsid w:val="003A058D"/>
    <w:rsid w:val="003A160B"/>
    <w:rsid w:val="003A3AE0"/>
    <w:rsid w:val="003B0A97"/>
    <w:rsid w:val="003C309D"/>
    <w:rsid w:val="003C62AD"/>
    <w:rsid w:val="003E00B0"/>
    <w:rsid w:val="003E1783"/>
    <w:rsid w:val="003E2B5D"/>
    <w:rsid w:val="003E2C97"/>
    <w:rsid w:val="003F20D6"/>
    <w:rsid w:val="003F5786"/>
    <w:rsid w:val="00410042"/>
    <w:rsid w:val="00411DB5"/>
    <w:rsid w:val="0041449B"/>
    <w:rsid w:val="00423DD1"/>
    <w:rsid w:val="00450375"/>
    <w:rsid w:val="00450ABF"/>
    <w:rsid w:val="00473030"/>
    <w:rsid w:val="00477042"/>
    <w:rsid w:val="004872BD"/>
    <w:rsid w:val="00491F61"/>
    <w:rsid w:val="004A2210"/>
    <w:rsid w:val="004B2936"/>
    <w:rsid w:val="004C34C9"/>
    <w:rsid w:val="004C521D"/>
    <w:rsid w:val="004C7D42"/>
    <w:rsid w:val="004D0C60"/>
    <w:rsid w:val="004E450E"/>
    <w:rsid w:val="004E7466"/>
    <w:rsid w:val="00533652"/>
    <w:rsid w:val="005351F2"/>
    <w:rsid w:val="00535992"/>
    <w:rsid w:val="00535BBB"/>
    <w:rsid w:val="00537541"/>
    <w:rsid w:val="0055141E"/>
    <w:rsid w:val="00552D51"/>
    <w:rsid w:val="00552E5A"/>
    <w:rsid w:val="00557DDE"/>
    <w:rsid w:val="00560871"/>
    <w:rsid w:val="005766A5"/>
    <w:rsid w:val="00580083"/>
    <w:rsid w:val="00583858"/>
    <w:rsid w:val="00585A49"/>
    <w:rsid w:val="005903DE"/>
    <w:rsid w:val="00591140"/>
    <w:rsid w:val="0059220B"/>
    <w:rsid w:val="005941AC"/>
    <w:rsid w:val="00596282"/>
    <w:rsid w:val="00596E5C"/>
    <w:rsid w:val="005A0188"/>
    <w:rsid w:val="005A0D6B"/>
    <w:rsid w:val="005A4694"/>
    <w:rsid w:val="005B02CC"/>
    <w:rsid w:val="005B3675"/>
    <w:rsid w:val="005B77AF"/>
    <w:rsid w:val="005D2228"/>
    <w:rsid w:val="005E13B0"/>
    <w:rsid w:val="005E2EA3"/>
    <w:rsid w:val="005F36DE"/>
    <w:rsid w:val="00602313"/>
    <w:rsid w:val="00602F65"/>
    <w:rsid w:val="0060471F"/>
    <w:rsid w:val="00605EAF"/>
    <w:rsid w:val="00615448"/>
    <w:rsid w:val="00617CBF"/>
    <w:rsid w:val="00620DEF"/>
    <w:rsid w:val="006313C1"/>
    <w:rsid w:val="00633803"/>
    <w:rsid w:val="00635D99"/>
    <w:rsid w:val="00665328"/>
    <w:rsid w:val="00670C9B"/>
    <w:rsid w:val="00673F9A"/>
    <w:rsid w:val="00681415"/>
    <w:rsid w:val="006852BA"/>
    <w:rsid w:val="006904D2"/>
    <w:rsid w:val="006A3499"/>
    <w:rsid w:val="006B7BE7"/>
    <w:rsid w:val="006C1C01"/>
    <w:rsid w:val="006C2C1B"/>
    <w:rsid w:val="006D0E5D"/>
    <w:rsid w:val="006D497F"/>
    <w:rsid w:val="006E78D7"/>
    <w:rsid w:val="006F1619"/>
    <w:rsid w:val="007016A7"/>
    <w:rsid w:val="00713781"/>
    <w:rsid w:val="0072069E"/>
    <w:rsid w:val="007314F5"/>
    <w:rsid w:val="007342F1"/>
    <w:rsid w:val="00742F2F"/>
    <w:rsid w:val="007448C4"/>
    <w:rsid w:val="00745112"/>
    <w:rsid w:val="00762757"/>
    <w:rsid w:val="00764F12"/>
    <w:rsid w:val="00775D2A"/>
    <w:rsid w:val="007839B6"/>
    <w:rsid w:val="00791F5A"/>
    <w:rsid w:val="00797BD7"/>
    <w:rsid w:val="007A3853"/>
    <w:rsid w:val="007A5B6D"/>
    <w:rsid w:val="007C03A1"/>
    <w:rsid w:val="007C35FA"/>
    <w:rsid w:val="007C53EC"/>
    <w:rsid w:val="007C61EE"/>
    <w:rsid w:val="007D4320"/>
    <w:rsid w:val="007D4581"/>
    <w:rsid w:val="007D4DE5"/>
    <w:rsid w:val="007D6E17"/>
    <w:rsid w:val="007E77AA"/>
    <w:rsid w:val="008028A0"/>
    <w:rsid w:val="00814AB0"/>
    <w:rsid w:val="0083185F"/>
    <w:rsid w:val="00841DD1"/>
    <w:rsid w:val="00841F2D"/>
    <w:rsid w:val="008532A7"/>
    <w:rsid w:val="0085363D"/>
    <w:rsid w:val="008610C0"/>
    <w:rsid w:val="0086302B"/>
    <w:rsid w:val="008635C6"/>
    <w:rsid w:val="00865369"/>
    <w:rsid w:val="008673FD"/>
    <w:rsid w:val="0087583C"/>
    <w:rsid w:val="00882F72"/>
    <w:rsid w:val="00884256"/>
    <w:rsid w:val="00885015"/>
    <w:rsid w:val="00886324"/>
    <w:rsid w:val="008904DA"/>
    <w:rsid w:val="008A4C56"/>
    <w:rsid w:val="008C1FE3"/>
    <w:rsid w:val="008C699D"/>
    <w:rsid w:val="008D7D4F"/>
    <w:rsid w:val="008E0A39"/>
    <w:rsid w:val="008E2071"/>
    <w:rsid w:val="008E3632"/>
    <w:rsid w:val="008E5E37"/>
    <w:rsid w:val="008F5E27"/>
    <w:rsid w:val="008F7CE2"/>
    <w:rsid w:val="009000B1"/>
    <w:rsid w:val="009021BC"/>
    <w:rsid w:val="00907B3B"/>
    <w:rsid w:val="009172B6"/>
    <w:rsid w:val="0092168C"/>
    <w:rsid w:val="009433EF"/>
    <w:rsid w:val="00951604"/>
    <w:rsid w:val="009531A5"/>
    <w:rsid w:val="009540C1"/>
    <w:rsid w:val="00974F71"/>
    <w:rsid w:val="009760E6"/>
    <w:rsid w:val="00977944"/>
    <w:rsid w:val="00981B76"/>
    <w:rsid w:val="00984B72"/>
    <w:rsid w:val="00990325"/>
    <w:rsid w:val="009A432B"/>
    <w:rsid w:val="009A4F60"/>
    <w:rsid w:val="009B5B93"/>
    <w:rsid w:val="009B7CCC"/>
    <w:rsid w:val="009C04E9"/>
    <w:rsid w:val="009D211A"/>
    <w:rsid w:val="009D4508"/>
    <w:rsid w:val="009E0B34"/>
    <w:rsid w:val="009E1D6B"/>
    <w:rsid w:val="009E3C53"/>
    <w:rsid w:val="009E3E31"/>
    <w:rsid w:val="009E51EF"/>
    <w:rsid w:val="009F08A1"/>
    <w:rsid w:val="009F3036"/>
    <w:rsid w:val="009F5B87"/>
    <w:rsid w:val="009F6030"/>
    <w:rsid w:val="00A032B6"/>
    <w:rsid w:val="00A0423B"/>
    <w:rsid w:val="00A044F4"/>
    <w:rsid w:val="00A04BFA"/>
    <w:rsid w:val="00A05038"/>
    <w:rsid w:val="00A05068"/>
    <w:rsid w:val="00A10CED"/>
    <w:rsid w:val="00A10E48"/>
    <w:rsid w:val="00A16D6B"/>
    <w:rsid w:val="00A314E7"/>
    <w:rsid w:val="00A35EAA"/>
    <w:rsid w:val="00A421F3"/>
    <w:rsid w:val="00A434F9"/>
    <w:rsid w:val="00A45F02"/>
    <w:rsid w:val="00A47658"/>
    <w:rsid w:val="00A553C3"/>
    <w:rsid w:val="00A60553"/>
    <w:rsid w:val="00A6449C"/>
    <w:rsid w:val="00A66334"/>
    <w:rsid w:val="00A66E4E"/>
    <w:rsid w:val="00A67E66"/>
    <w:rsid w:val="00A67F3A"/>
    <w:rsid w:val="00A7298E"/>
    <w:rsid w:val="00A72E60"/>
    <w:rsid w:val="00A7650F"/>
    <w:rsid w:val="00A819F6"/>
    <w:rsid w:val="00A847DC"/>
    <w:rsid w:val="00A859D2"/>
    <w:rsid w:val="00A906E2"/>
    <w:rsid w:val="00A9589C"/>
    <w:rsid w:val="00AA02B9"/>
    <w:rsid w:val="00AA259C"/>
    <w:rsid w:val="00AA476C"/>
    <w:rsid w:val="00AA4985"/>
    <w:rsid w:val="00AA5BD2"/>
    <w:rsid w:val="00AA64E3"/>
    <w:rsid w:val="00AC0239"/>
    <w:rsid w:val="00AC179C"/>
    <w:rsid w:val="00AC6C77"/>
    <w:rsid w:val="00AD759C"/>
    <w:rsid w:val="00AE4369"/>
    <w:rsid w:val="00AE56C1"/>
    <w:rsid w:val="00B0238C"/>
    <w:rsid w:val="00B030E9"/>
    <w:rsid w:val="00B056F1"/>
    <w:rsid w:val="00B10074"/>
    <w:rsid w:val="00B14F74"/>
    <w:rsid w:val="00B20BFC"/>
    <w:rsid w:val="00B30801"/>
    <w:rsid w:val="00B3371B"/>
    <w:rsid w:val="00B35426"/>
    <w:rsid w:val="00B35751"/>
    <w:rsid w:val="00B35807"/>
    <w:rsid w:val="00B52B80"/>
    <w:rsid w:val="00B66316"/>
    <w:rsid w:val="00B84060"/>
    <w:rsid w:val="00B871A9"/>
    <w:rsid w:val="00B90B61"/>
    <w:rsid w:val="00B930ED"/>
    <w:rsid w:val="00B9471F"/>
    <w:rsid w:val="00B9481F"/>
    <w:rsid w:val="00BA124F"/>
    <w:rsid w:val="00BA72A8"/>
    <w:rsid w:val="00BB123C"/>
    <w:rsid w:val="00BC22B8"/>
    <w:rsid w:val="00BC4F89"/>
    <w:rsid w:val="00BD0433"/>
    <w:rsid w:val="00BE24C0"/>
    <w:rsid w:val="00C00407"/>
    <w:rsid w:val="00C13960"/>
    <w:rsid w:val="00C2421C"/>
    <w:rsid w:val="00C30CB7"/>
    <w:rsid w:val="00C32DC0"/>
    <w:rsid w:val="00C50C9F"/>
    <w:rsid w:val="00C525E8"/>
    <w:rsid w:val="00C65635"/>
    <w:rsid w:val="00C657E5"/>
    <w:rsid w:val="00C75D64"/>
    <w:rsid w:val="00C76D2A"/>
    <w:rsid w:val="00C838CB"/>
    <w:rsid w:val="00C84DE5"/>
    <w:rsid w:val="00C8520D"/>
    <w:rsid w:val="00C85660"/>
    <w:rsid w:val="00C95DF4"/>
    <w:rsid w:val="00CA110E"/>
    <w:rsid w:val="00CB06B8"/>
    <w:rsid w:val="00CB0CDE"/>
    <w:rsid w:val="00CB46F7"/>
    <w:rsid w:val="00CC52C0"/>
    <w:rsid w:val="00CD562F"/>
    <w:rsid w:val="00CE7BC6"/>
    <w:rsid w:val="00CF5247"/>
    <w:rsid w:val="00CF640B"/>
    <w:rsid w:val="00CF76F8"/>
    <w:rsid w:val="00D11C83"/>
    <w:rsid w:val="00D1272A"/>
    <w:rsid w:val="00D15521"/>
    <w:rsid w:val="00D15E67"/>
    <w:rsid w:val="00D32C8C"/>
    <w:rsid w:val="00D3533E"/>
    <w:rsid w:val="00D408BA"/>
    <w:rsid w:val="00D43BF3"/>
    <w:rsid w:val="00D460AB"/>
    <w:rsid w:val="00D46E30"/>
    <w:rsid w:val="00D51E7E"/>
    <w:rsid w:val="00D5252C"/>
    <w:rsid w:val="00D537E1"/>
    <w:rsid w:val="00D60401"/>
    <w:rsid w:val="00D63A63"/>
    <w:rsid w:val="00D75B17"/>
    <w:rsid w:val="00D85062"/>
    <w:rsid w:val="00D850CD"/>
    <w:rsid w:val="00D85FC3"/>
    <w:rsid w:val="00D908A9"/>
    <w:rsid w:val="00D95282"/>
    <w:rsid w:val="00D9582C"/>
    <w:rsid w:val="00D96DAE"/>
    <w:rsid w:val="00DC0ECA"/>
    <w:rsid w:val="00DE66D8"/>
    <w:rsid w:val="00DE69F7"/>
    <w:rsid w:val="00DF41F8"/>
    <w:rsid w:val="00E02504"/>
    <w:rsid w:val="00E04C5B"/>
    <w:rsid w:val="00E06BC2"/>
    <w:rsid w:val="00E1687F"/>
    <w:rsid w:val="00E31C54"/>
    <w:rsid w:val="00E360A8"/>
    <w:rsid w:val="00E36D54"/>
    <w:rsid w:val="00E40A36"/>
    <w:rsid w:val="00E41B9F"/>
    <w:rsid w:val="00E446CD"/>
    <w:rsid w:val="00E5126C"/>
    <w:rsid w:val="00E65BE6"/>
    <w:rsid w:val="00E71AE6"/>
    <w:rsid w:val="00E74881"/>
    <w:rsid w:val="00E77223"/>
    <w:rsid w:val="00EA4F1E"/>
    <w:rsid w:val="00EA5B0E"/>
    <w:rsid w:val="00EB12DE"/>
    <w:rsid w:val="00EB1E51"/>
    <w:rsid w:val="00EB5ABE"/>
    <w:rsid w:val="00ED51FB"/>
    <w:rsid w:val="00ED72DD"/>
    <w:rsid w:val="00EE5431"/>
    <w:rsid w:val="00EF3DBB"/>
    <w:rsid w:val="00EF42A5"/>
    <w:rsid w:val="00EF6C65"/>
    <w:rsid w:val="00F015F0"/>
    <w:rsid w:val="00F16CBF"/>
    <w:rsid w:val="00F21511"/>
    <w:rsid w:val="00F23760"/>
    <w:rsid w:val="00F302CA"/>
    <w:rsid w:val="00F3737C"/>
    <w:rsid w:val="00F42FF1"/>
    <w:rsid w:val="00F460BB"/>
    <w:rsid w:val="00F51D7D"/>
    <w:rsid w:val="00F555B4"/>
    <w:rsid w:val="00F567DC"/>
    <w:rsid w:val="00F66063"/>
    <w:rsid w:val="00F67AD6"/>
    <w:rsid w:val="00F721FF"/>
    <w:rsid w:val="00F72AF0"/>
    <w:rsid w:val="00F7383C"/>
    <w:rsid w:val="00F779E3"/>
    <w:rsid w:val="00F8464B"/>
    <w:rsid w:val="00F92375"/>
    <w:rsid w:val="00F95992"/>
    <w:rsid w:val="00F96075"/>
    <w:rsid w:val="00FA7C9E"/>
    <w:rsid w:val="00FC627F"/>
    <w:rsid w:val="00FC6F4A"/>
    <w:rsid w:val="00FD28B8"/>
    <w:rsid w:val="00FD66BB"/>
    <w:rsid w:val="00FD7E52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DFB00-A380-4EAB-A838-951758F0F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D7E5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3C62A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styleId="af">
    <w:name w:val="Body Text"/>
    <w:basedOn w:val="a1"/>
    <w:link w:val="af0"/>
    <w:rsid w:val="00A819F6"/>
    <w:pPr>
      <w:ind w:firstLine="0"/>
    </w:pPr>
  </w:style>
  <w:style w:type="character" w:customStyle="1" w:styleId="af0">
    <w:name w:val="Основной текст Знак"/>
    <w:basedOn w:val="a2"/>
    <w:link w:val="af"/>
    <w:rsid w:val="00A819F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3C62AD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af1">
    <w:name w:val="Body Text Indent"/>
    <w:basedOn w:val="a1"/>
    <w:link w:val="af2"/>
    <w:uiPriority w:val="99"/>
    <w:semiHidden/>
    <w:unhideWhenUsed/>
    <w:rsid w:val="003C62AD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semiHidden/>
    <w:rsid w:val="003C62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page number"/>
    <w:basedOn w:val="a2"/>
    <w:rsid w:val="003C62AD"/>
  </w:style>
  <w:style w:type="paragraph" w:styleId="af4">
    <w:name w:val="Normal (Web)"/>
    <w:basedOn w:val="a1"/>
    <w:uiPriority w:val="99"/>
    <w:semiHidden/>
    <w:unhideWhenUsed/>
    <w:rsid w:val="00342D9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5">
    <w:name w:val="No Spacing"/>
    <w:basedOn w:val="a1"/>
    <w:uiPriority w:val="1"/>
    <w:qFormat/>
    <w:rsid w:val="001945A7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1945A7"/>
  </w:style>
  <w:style w:type="character" w:styleId="af6">
    <w:name w:val="Hyperlink"/>
    <w:basedOn w:val="a2"/>
    <w:uiPriority w:val="99"/>
    <w:unhideWhenUsed/>
    <w:rsid w:val="00B840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41;&#1083;&#1072;&#1085;&#1082;&#1080;%20-%20&#1084;&#1086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34901-0F67-42D9-B546-77B6EFB3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2022</TotalTime>
  <Pages>1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238</cp:revision>
  <cp:lastPrinted>2018-01-23T08:42:00Z</cp:lastPrinted>
  <dcterms:created xsi:type="dcterms:W3CDTF">2015-08-26T10:46:00Z</dcterms:created>
  <dcterms:modified xsi:type="dcterms:W3CDTF">2021-11-30T02:29:00Z</dcterms:modified>
</cp:coreProperties>
</file>